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DB" w:rsidRDefault="00430CDB" w:rsidP="00C80DA4">
      <w:r>
        <w:t>Adı Soyadı</w:t>
      </w:r>
      <w:r>
        <w:tab/>
        <w:t>:………………………………….</w:t>
      </w:r>
      <w:r>
        <w:tab/>
      </w:r>
      <w:r>
        <w:tab/>
      </w:r>
      <w:r>
        <w:tab/>
      </w:r>
      <w:r>
        <w:tab/>
      </w:r>
      <w:r>
        <w:tab/>
        <w:t>Tarih:16/12/2012</w:t>
      </w:r>
    </w:p>
    <w:p w:rsidR="00430CDB" w:rsidRDefault="00430CDB" w:rsidP="00C80DA4">
      <w:r>
        <w:t>No</w:t>
      </w:r>
      <w:r>
        <w:tab/>
      </w:r>
      <w:r>
        <w:tab/>
        <w:t>:………………</w:t>
      </w:r>
      <w:r>
        <w:tab/>
        <w:t>Sınıf: …/…..</w:t>
      </w:r>
      <w:r>
        <w:tab/>
      </w:r>
      <w:r>
        <w:tab/>
      </w:r>
      <w:r>
        <w:tab/>
      </w:r>
      <w:r>
        <w:tab/>
      </w:r>
      <w:r>
        <w:tab/>
        <w:t xml:space="preserve">           Perşembe</w:t>
      </w:r>
    </w:p>
    <w:p w:rsidR="00430CDB" w:rsidRDefault="00430CDB" w:rsidP="00C80DA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.55pt;margin-top:6.25pt;width:37.95pt;height:39pt;z-index:251645952" strokeweight="2.5pt">
            <v:shadow color="#868686"/>
            <v:textbox>
              <w:txbxContent>
                <w:p w:rsidR="00430CDB" w:rsidRPr="00DF6CBE" w:rsidRDefault="00430CDB">
                  <w:pPr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>A</w:t>
                  </w:r>
                </w:p>
              </w:txbxContent>
            </v:textbox>
          </v:shape>
        </w:pict>
      </w:r>
      <w:r>
        <w:tab/>
      </w:r>
    </w:p>
    <w:p w:rsidR="00430CDB" w:rsidRPr="00574FC9" w:rsidRDefault="00430CDB" w:rsidP="007A6867">
      <w:pPr>
        <w:jc w:val="center"/>
        <w:rPr>
          <w:b/>
          <w:sz w:val="28"/>
          <w:szCs w:val="28"/>
        </w:rPr>
      </w:pPr>
      <w:r w:rsidRPr="00574FC9">
        <w:rPr>
          <w:b/>
          <w:sz w:val="28"/>
          <w:szCs w:val="28"/>
        </w:rPr>
        <w:t>75.YIL İLKÖĞRETİM OKULU</w:t>
      </w:r>
    </w:p>
    <w:p w:rsidR="00430CDB" w:rsidRDefault="00430CDB" w:rsidP="007A6867">
      <w:pPr>
        <w:jc w:val="center"/>
      </w:pPr>
      <w:r>
        <w:t>MATEMATİK DERSİ I.DÖNEM II.YAZILISI</w:t>
      </w:r>
    </w:p>
    <w:p w:rsidR="00430CDB" w:rsidRDefault="00430CDB" w:rsidP="007A6867"/>
    <w:p w:rsidR="00430CDB" w:rsidRPr="007A6867" w:rsidRDefault="00430CDB" w:rsidP="007A6867">
      <w:pPr>
        <w:rPr>
          <w:b/>
        </w:rPr>
      </w:pPr>
      <w:r w:rsidRPr="007A6867">
        <w:rPr>
          <w:b/>
        </w:rPr>
        <w:t>1. Okunuşları verilen sayıları rakamla yazınız.</w:t>
      </w:r>
      <w:r>
        <w:tab/>
        <w:t xml:space="preserve">     </w:t>
      </w:r>
      <w:r w:rsidRPr="007A6867">
        <w:rPr>
          <w:b/>
        </w:rPr>
        <w:t>2. Rakamla verilen sayıların okunuşlarını yazınız.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19"/>
        <w:gridCol w:w="1559"/>
        <w:gridCol w:w="425"/>
        <w:gridCol w:w="1276"/>
        <w:gridCol w:w="4111"/>
      </w:tblGrid>
      <w:tr w:rsidR="00430CDB" w:rsidTr="002E30C1">
        <w:tc>
          <w:tcPr>
            <w:tcW w:w="3119" w:type="dxa"/>
          </w:tcPr>
          <w:p w:rsidR="00430CDB" w:rsidRDefault="00430CDB" w:rsidP="007A6867">
            <w:r>
              <w:t>Dört bin sekiz yüz elli</w:t>
            </w:r>
          </w:p>
        </w:tc>
        <w:tc>
          <w:tcPr>
            <w:tcW w:w="1559" w:type="dxa"/>
          </w:tcPr>
          <w:p w:rsidR="00430CDB" w:rsidRDefault="00430CDB" w:rsidP="007A6867"/>
        </w:tc>
        <w:tc>
          <w:tcPr>
            <w:tcW w:w="425" w:type="dxa"/>
            <w:vMerge w:val="restart"/>
            <w:tcBorders>
              <w:top w:val="nil"/>
            </w:tcBorders>
          </w:tcPr>
          <w:p w:rsidR="00430CDB" w:rsidRDefault="00430CDB" w:rsidP="007A6867"/>
        </w:tc>
        <w:tc>
          <w:tcPr>
            <w:tcW w:w="1276" w:type="dxa"/>
          </w:tcPr>
          <w:p w:rsidR="00430CDB" w:rsidRPr="002E30C1" w:rsidRDefault="00430CDB" w:rsidP="002E30C1">
            <w:pPr>
              <w:jc w:val="center"/>
              <w:rPr>
                <w:b/>
              </w:rPr>
            </w:pPr>
            <w:r w:rsidRPr="002E30C1">
              <w:rPr>
                <w:b/>
              </w:rPr>
              <w:t>3645</w:t>
            </w:r>
          </w:p>
        </w:tc>
        <w:tc>
          <w:tcPr>
            <w:tcW w:w="4111" w:type="dxa"/>
          </w:tcPr>
          <w:p w:rsidR="00430CDB" w:rsidRDefault="00430CDB" w:rsidP="007A6867"/>
        </w:tc>
      </w:tr>
      <w:tr w:rsidR="00430CDB" w:rsidTr="002E30C1">
        <w:tc>
          <w:tcPr>
            <w:tcW w:w="3119" w:type="dxa"/>
          </w:tcPr>
          <w:p w:rsidR="00430CDB" w:rsidRDefault="00430CDB" w:rsidP="007A6867">
            <w:r>
              <w:t>Sekiz bin altı yüz doksan</w:t>
            </w:r>
          </w:p>
        </w:tc>
        <w:tc>
          <w:tcPr>
            <w:tcW w:w="1559" w:type="dxa"/>
          </w:tcPr>
          <w:p w:rsidR="00430CDB" w:rsidRDefault="00430CDB" w:rsidP="007A6867"/>
        </w:tc>
        <w:tc>
          <w:tcPr>
            <w:tcW w:w="425" w:type="dxa"/>
            <w:vMerge/>
          </w:tcPr>
          <w:p w:rsidR="00430CDB" w:rsidRDefault="00430CDB" w:rsidP="007A6867"/>
        </w:tc>
        <w:tc>
          <w:tcPr>
            <w:tcW w:w="1276" w:type="dxa"/>
          </w:tcPr>
          <w:p w:rsidR="00430CDB" w:rsidRPr="002E30C1" w:rsidRDefault="00430CDB" w:rsidP="002E30C1">
            <w:pPr>
              <w:jc w:val="center"/>
              <w:rPr>
                <w:b/>
              </w:rPr>
            </w:pPr>
            <w:r w:rsidRPr="002E30C1">
              <w:rPr>
                <w:b/>
              </w:rPr>
              <w:t>7080</w:t>
            </w:r>
          </w:p>
        </w:tc>
        <w:tc>
          <w:tcPr>
            <w:tcW w:w="4111" w:type="dxa"/>
          </w:tcPr>
          <w:p w:rsidR="00430CDB" w:rsidRDefault="00430CDB" w:rsidP="007A6867"/>
        </w:tc>
      </w:tr>
      <w:tr w:rsidR="00430CDB" w:rsidTr="002E30C1">
        <w:tc>
          <w:tcPr>
            <w:tcW w:w="3119" w:type="dxa"/>
          </w:tcPr>
          <w:p w:rsidR="00430CDB" w:rsidRDefault="00430CDB" w:rsidP="004437D6">
            <w:r>
              <w:t>On beş bin iki yüz kırk</w:t>
            </w:r>
          </w:p>
        </w:tc>
        <w:tc>
          <w:tcPr>
            <w:tcW w:w="1559" w:type="dxa"/>
          </w:tcPr>
          <w:p w:rsidR="00430CDB" w:rsidRDefault="00430CDB" w:rsidP="007A6867"/>
        </w:tc>
        <w:tc>
          <w:tcPr>
            <w:tcW w:w="425" w:type="dxa"/>
            <w:vMerge/>
          </w:tcPr>
          <w:p w:rsidR="00430CDB" w:rsidRDefault="00430CDB" w:rsidP="007A6867"/>
        </w:tc>
        <w:tc>
          <w:tcPr>
            <w:tcW w:w="1276" w:type="dxa"/>
          </w:tcPr>
          <w:p w:rsidR="00430CDB" w:rsidRPr="002E30C1" w:rsidRDefault="00430CDB" w:rsidP="002E30C1">
            <w:pPr>
              <w:jc w:val="center"/>
              <w:rPr>
                <w:b/>
              </w:rPr>
            </w:pPr>
            <w:r w:rsidRPr="002E30C1">
              <w:rPr>
                <w:b/>
              </w:rPr>
              <w:t>69 024</w:t>
            </w:r>
          </w:p>
        </w:tc>
        <w:tc>
          <w:tcPr>
            <w:tcW w:w="4111" w:type="dxa"/>
          </w:tcPr>
          <w:p w:rsidR="00430CDB" w:rsidRDefault="00430CDB" w:rsidP="007A6867"/>
        </w:tc>
      </w:tr>
      <w:tr w:rsidR="00430CDB" w:rsidTr="002E30C1">
        <w:tc>
          <w:tcPr>
            <w:tcW w:w="3119" w:type="dxa"/>
          </w:tcPr>
          <w:p w:rsidR="00430CDB" w:rsidRDefault="00430CDB" w:rsidP="004437D6">
            <w:r>
              <w:t>Yirmi bin iki yüz on dokuz</w:t>
            </w:r>
          </w:p>
        </w:tc>
        <w:tc>
          <w:tcPr>
            <w:tcW w:w="1559" w:type="dxa"/>
          </w:tcPr>
          <w:p w:rsidR="00430CDB" w:rsidRDefault="00430CDB" w:rsidP="007A6867"/>
        </w:tc>
        <w:tc>
          <w:tcPr>
            <w:tcW w:w="425" w:type="dxa"/>
            <w:vMerge/>
          </w:tcPr>
          <w:p w:rsidR="00430CDB" w:rsidRDefault="00430CDB" w:rsidP="007A6867"/>
        </w:tc>
        <w:tc>
          <w:tcPr>
            <w:tcW w:w="1276" w:type="dxa"/>
          </w:tcPr>
          <w:p w:rsidR="00430CDB" w:rsidRPr="002E30C1" w:rsidRDefault="00430CDB" w:rsidP="002E30C1">
            <w:pPr>
              <w:jc w:val="center"/>
              <w:rPr>
                <w:b/>
              </w:rPr>
            </w:pPr>
            <w:r w:rsidRPr="002E30C1">
              <w:rPr>
                <w:b/>
              </w:rPr>
              <w:t>13 003</w:t>
            </w:r>
          </w:p>
        </w:tc>
        <w:tc>
          <w:tcPr>
            <w:tcW w:w="4111" w:type="dxa"/>
          </w:tcPr>
          <w:p w:rsidR="00430CDB" w:rsidRDefault="00430CDB" w:rsidP="007A6867"/>
        </w:tc>
      </w:tr>
      <w:tr w:rsidR="00430CDB" w:rsidTr="002E30C1">
        <w:tc>
          <w:tcPr>
            <w:tcW w:w="3119" w:type="dxa"/>
          </w:tcPr>
          <w:p w:rsidR="00430CDB" w:rsidRDefault="00430CDB" w:rsidP="007A6867">
            <w:r>
              <w:t>Yedi yüz elli bin yüz kırk üç</w:t>
            </w:r>
          </w:p>
        </w:tc>
        <w:tc>
          <w:tcPr>
            <w:tcW w:w="1559" w:type="dxa"/>
          </w:tcPr>
          <w:p w:rsidR="00430CDB" w:rsidRDefault="00430CDB" w:rsidP="007A6867"/>
        </w:tc>
        <w:tc>
          <w:tcPr>
            <w:tcW w:w="425" w:type="dxa"/>
            <w:vMerge/>
            <w:tcBorders>
              <w:bottom w:val="nil"/>
            </w:tcBorders>
          </w:tcPr>
          <w:p w:rsidR="00430CDB" w:rsidRDefault="00430CDB" w:rsidP="007A6867"/>
        </w:tc>
        <w:tc>
          <w:tcPr>
            <w:tcW w:w="1276" w:type="dxa"/>
          </w:tcPr>
          <w:p w:rsidR="00430CDB" w:rsidRPr="002E30C1" w:rsidRDefault="00430CDB" w:rsidP="002E30C1">
            <w:pPr>
              <w:jc w:val="center"/>
              <w:rPr>
                <w:b/>
              </w:rPr>
            </w:pPr>
            <w:r w:rsidRPr="002E30C1">
              <w:rPr>
                <w:b/>
              </w:rPr>
              <w:t>203 305</w:t>
            </w:r>
          </w:p>
        </w:tc>
        <w:tc>
          <w:tcPr>
            <w:tcW w:w="4111" w:type="dxa"/>
          </w:tcPr>
          <w:p w:rsidR="00430CDB" w:rsidRDefault="00430CDB" w:rsidP="007A6867"/>
        </w:tc>
      </w:tr>
    </w:tbl>
    <w:p w:rsidR="00430CDB" w:rsidRDefault="00430CDB" w:rsidP="007A6867"/>
    <w:p w:rsidR="00430CDB" w:rsidRDefault="00430CDB" w:rsidP="007A6867"/>
    <w:p w:rsidR="00430CDB" w:rsidRDefault="00430CDB" w:rsidP="006D2E37">
      <w:pPr>
        <w:rPr>
          <w:b/>
        </w:rPr>
      </w:pPr>
      <w:r w:rsidRPr="00C80DA4">
        <w:rPr>
          <w:b/>
        </w:rPr>
        <w:t xml:space="preserve">3. </w:t>
      </w:r>
      <w:r>
        <w:rPr>
          <w:b/>
        </w:rPr>
        <w:t>Aşağıda verilen doğal sayıları, en yakın yüzlüğe yuvarlayarak yanlarındaki kutuya yazınız.</w:t>
      </w:r>
    </w:p>
    <w:p w:rsidR="00430CDB" w:rsidRDefault="00430CDB" w:rsidP="006D2E37">
      <w:pPr>
        <w:rPr>
          <w:b/>
        </w:rPr>
      </w:pPr>
      <w:r>
        <w:rPr>
          <w:noProof/>
        </w:rPr>
        <w:pict>
          <v:shape id="_x0000_s1027" type="#_x0000_t202" style="position:absolute;margin-left:311.8pt;margin-top:7.55pt;width:63.75pt;height:27.75pt;z-index:251653120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430CDB" w:rsidRPr="006D2E37" w:rsidRDefault="00430CDB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7052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408.25pt;margin-top:7.55pt;width:63.75pt;height:27.75pt;z-index:251657216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430CDB" w:rsidRPr="006D2E37" w:rsidRDefault="00430CDB" w:rsidP="006D2E37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98.35pt;margin-top:42.8pt;width:63.75pt;height:27.75pt;z-index:251651072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430CDB" w:rsidRPr="006D2E37" w:rsidRDefault="00430CDB" w:rsidP="006D2E37"/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5.05pt;margin-top:42.8pt;width:63.75pt;height:27.75pt;z-index:251650048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430CDB" w:rsidRPr="006D2E37" w:rsidRDefault="00430CDB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3584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98.35pt;margin-top:7.55pt;width:63.75pt;height:27.75pt;z-index:251648000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430CDB" w:rsidRPr="006D2E37" w:rsidRDefault="00430CDB" w:rsidP="006D2E37"/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5.05pt;margin-top:7.55pt;width:63.75pt;height:27.75pt;z-index:251646976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430CDB" w:rsidRPr="006D2E37" w:rsidRDefault="00430CDB">
                  <w:pPr>
                    <w:rPr>
                      <w:b/>
                      <w:sz w:val="40"/>
                      <w:szCs w:val="40"/>
                    </w:rPr>
                  </w:pPr>
                  <w:r w:rsidRPr="006D2E37">
                    <w:rPr>
                      <w:b/>
                      <w:sz w:val="40"/>
                      <w:szCs w:val="40"/>
                    </w:rPr>
                    <w:t>6243</w:t>
                  </w:r>
                </w:p>
              </w:txbxContent>
            </v:textbox>
          </v:shape>
        </w:pict>
      </w:r>
    </w:p>
    <w:p w:rsidR="00430CDB" w:rsidRDefault="00430CDB" w:rsidP="006D2E37">
      <w:pPr>
        <w:rPr>
          <w:b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3" type="#_x0000_t13" style="position:absolute;margin-left:384.55pt;margin-top:4.25pt;width:17.25pt;height:12pt;z-index:251655168"/>
        </w:pict>
      </w:r>
      <w:r>
        <w:rPr>
          <w:noProof/>
        </w:rPr>
        <w:pict>
          <v:shape id="_x0000_s1034" type="#_x0000_t13" style="position:absolute;margin-left:74.05pt;margin-top:37.25pt;width:17.25pt;height:12pt;z-index:251652096"/>
        </w:pict>
      </w:r>
      <w:r>
        <w:rPr>
          <w:noProof/>
        </w:rPr>
        <w:pict>
          <v:shape id="_x0000_s1035" type="#_x0000_t13" style="position:absolute;margin-left:74.05pt;margin-top:4.25pt;width:17.25pt;height:12pt;z-index:251649024"/>
        </w:pict>
      </w:r>
    </w:p>
    <w:p w:rsidR="00430CDB" w:rsidRDefault="00430CDB" w:rsidP="006D2E37">
      <w:pPr>
        <w:rPr>
          <w:b/>
        </w:rPr>
      </w:pPr>
    </w:p>
    <w:p w:rsidR="00430CDB" w:rsidRDefault="00430CDB" w:rsidP="006D2E37">
      <w:pPr>
        <w:rPr>
          <w:b/>
        </w:rPr>
      </w:pPr>
      <w:r>
        <w:rPr>
          <w:noProof/>
        </w:rPr>
        <w:pict>
          <v:shape id="_x0000_s1036" type="#_x0000_t202" style="position:absolute;margin-left:311.8pt;margin-top:1.4pt;width:63.75pt;height:27.75pt;z-index:251654144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430CDB" w:rsidRPr="006D2E37" w:rsidRDefault="00430CDB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1326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13" style="position:absolute;margin-left:384.55pt;margin-top:9.65pt;width:17.25pt;height:12pt;z-index:251656192"/>
        </w:pict>
      </w:r>
      <w:r>
        <w:rPr>
          <w:noProof/>
        </w:rPr>
        <w:pict>
          <v:shape id="_x0000_s1038" type="#_x0000_t202" style="position:absolute;margin-left:408.25pt;margin-top:1.4pt;width:63.75pt;height:27.75pt;z-index:251658240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430CDB" w:rsidRPr="006D2E37" w:rsidRDefault="00430CDB" w:rsidP="006D2E37"/>
              </w:txbxContent>
            </v:textbox>
          </v:shape>
        </w:pict>
      </w:r>
    </w:p>
    <w:p w:rsidR="00430CDB" w:rsidRDefault="00430CDB" w:rsidP="006D2E37">
      <w:r>
        <w:t xml:space="preserve"> </w:t>
      </w:r>
    </w:p>
    <w:p w:rsidR="00430CDB" w:rsidRDefault="00430CDB" w:rsidP="007A6867"/>
    <w:p w:rsidR="00430CDB" w:rsidRDefault="00430CDB" w:rsidP="007A6867"/>
    <w:p w:rsidR="00430CDB" w:rsidRPr="00C80DA4" w:rsidRDefault="00430CDB" w:rsidP="007A6867"/>
    <w:p w:rsidR="00430CDB" w:rsidRDefault="00430CDB" w:rsidP="00DC3447">
      <w:pPr>
        <w:spacing w:line="360" w:lineRule="auto"/>
        <w:rPr>
          <w:b/>
        </w:rPr>
      </w:pPr>
      <w:r>
        <w:rPr>
          <w:noProof/>
        </w:rPr>
        <w:pict>
          <v:shape id="_x0000_s1039" type="#_x0000_t202" style="position:absolute;margin-left:327.25pt;margin-top:14.5pt;width:74.55pt;height:19.5pt;z-index:251659264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430CDB" w:rsidRPr="006D2E37" w:rsidRDefault="00430CDB" w:rsidP="006D2E37"/>
              </w:txbxContent>
            </v:textbox>
          </v:shape>
        </w:pict>
      </w:r>
      <w:r>
        <w:rPr>
          <w:b/>
        </w:rPr>
        <w:t>4</w:t>
      </w:r>
      <w:r w:rsidRPr="00C80DA4">
        <w:rPr>
          <w:b/>
        </w:rPr>
        <w:t xml:space="preserve">. </w:t>
      </w:r>
      <w:r>
        <w:rPr>
          <w:b/>
        </w:rPr>
        <w:t>Aşağıda binler ve birler bölüklerinde verilen doğal sayıları yazınız.</w:t>
      </w:r>
    </w:p>
    <w:p w:rsidR="00430CDB" w:rsidRDefault="00430CDB" w:rsidP="00DC3447">
      <w:pPr>
        <w:spacing w:line="360" w:lineRule="auto"/>
        <w:rPr>
          <w:rFonts w:ascii="Alfabe Hv Bt" w:hAnsi="Alfabe Hv Bt"/>
          <w:b/>
        </w:rPr>
      </w:pPr>
      <w:r>
        <w:rPr>
          <w:noProof/>
        </w:rPr>
        <w:pict>
          <v:shape id="_x0000_s1040" type="#_x0000_t202" style="position:absolute;margin-left:327.25pt;margin-top:19.3pt;width:74.55pt;height:19.5pt;z-index:251660288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430CDB" w:rsidRPr="006D2E37" w:rsidRDefault="00430CDB" w:rsidP="006D2E37"/>
              </w:txbxContent>
            </v:textbox>
          </v:shape>
        </w:pict>
      </w:r>
      <w:r>
        <w:rPr>
          <w:rFonts w:ascii="Wingdings 3" w:hAnsi="Wingdings 3"/>
          <w:b/>
        </w:rPr>
        <w:t></w:t>
      </w:r>
      <w:r>
        <w:rPr>
          <w:rFonts w:ascii="Wingdings 3" w:hAnsi="Wingdings 3"/>
          <w:b/>
        </w:rPr>
        <w:t></w:t>
      </w:r>
      <w:r>
        <w:rPr>
          <w:rFonts w:ascii="Alfabe Hv Bt Tur" w:hAnsi="Alfabe Hv Bt Tur"/>
          <w:b/>
        </w:rPr>
        <w:t>Binler bölüğü 304, birler bölüğü 25 olan doğal sayı:</w:t>
      </w:r>
    </w:p>
    <w:p w:rsidR="00430CDB" w:rsidRDefault="00430CDB" w:rsidP="00DC3447">
      <w:pPr>
        <w:spacing w:line="360" w:lineRule="auto"/>
        <w:rPr>
          <w:rFonts w:ascii="Alfabe Hv Bt" w:hAnsi="Alfabe Hv Bt"/>
          <w:b/>
        </w:rPr>
      </w:pPr>
      <w:r>
        <w:rPr>
          <w:noProof/>
        </w:rPr>
        <w:pict>
          <v:shape id="_x0000_s1041" type="#_x0000_t202" style="position:absolute;margin-left:327.25pt;margin-top:22.15pt;width:74.55pt;height:19.5pt;z-index:251661312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430CDB" w:rsidRPr="006D2E37" w:rsidRDefault="00430CDB" w:rsidP="006D2E37"/>
              </w:txbxContent>
            </v:textbox>
          </v:shape>
        </w:pict>
      </w:r>
      <w:r>
        <w:rPr>
          <w:rFonts w:ascii="Wingdings 3" w:hAnsi="Wingdings 3"/>
          <w:b/>
        </w:rPr>
        <w:t></w:t>
      </w:r>
      <w:r>
        <w:rPr>
          <w:rFonts w:ascii="Wingdings 3" w:hAnsi="Wingdings 3"/>
          <w:b/>
        </w:rPr>
        <w:t></w:t>
      </w:r>
      <w:r>
        <w:rPr>
          <w:rFonts w:ascii="Alfabe Hv Bt" w:hAnsi="Alfabe Hv Bt"/>
          <w:b/>
        </w:rPr>
        <w:t>Bi</w:t>
      </w:r>
      <w:r>
        <w:rPr>
          <w:rFonts w:ascii="Alfabe Hv Bt Tur" w:hAnsi="Alfabe Hv Bt Tur"/>
          <w:b/>
        </w:rPr>
        <w:t>rler bölüğü 709</w:t>
      </w:r>
      <w:r>
        <w:rPr>
          <w:rFonts w:ascii="Alfabe Hv Bt" w:hAnsi="Alfabe Hv Bt"/>
          <w:b/>
        </w:rPr>
        <w:t>, bin</w:t>
      </w:r>
      <w:r>
        <w:rPr>
          <w:rFonts w:ascii="Alfabe Hv Bt Tur" w:hAnsi="Alfabe Hv Bt Tur"/>
          <w:b/>
        </w:rPr>
        <w:t xml:space="preserve">ler bölüğü </w:t>
      </w:r>
      <w:r>
        <w:rPr>
          <w:rFonts w:ascii="Alfabe Hv Bt" w:hAnsi="Alfabe Hv Bt"/>
          <w:b/>
        </w:rPr>
        <w:t>52</w:t>
      </w:r>
      <w:r>
        <w:rPr>
          <w:rFonts w:ascii="Alfabe Hv Bt Tur" w:hAnsi="Alfabe Hv Bt Tur"/>
          <w:b/>
        </w:rPr>
        <w:t xml:space="preserve"> olan doğal sayı:</w:t>
      </w:r>
    </w:p>
    <w:p w:rsidR="00430CDB" w:rsidRDefault="00430CDB" w:rsidP="00DC3447">
      <w:pPr>
        <w:spacing w:line="360" w:lineRule="auto"/>
        <w:rPr>
          <w:rFonts w:ascii="Alfabe Hv Bt" w:hAnsi="Alfabe Hv Bt"/>
          <w:b/>
        </w:rPr>
      </w:pPr>
      <w:r>
        <w:rPr>
          <w:rFonts w:ascii="Wingdings 3" w:hAnsi="Wingdings 3"/>
          <w:b/>
        </w:rPr>
        <w:t></w:t>
      </w:r>
      <w:r>
        <w:rPr>
          <w:rFonts w:ascii="Alfabe Hv Bt" w:hAnsi="Alfabe Hv Bt"/>
          <w:b/>
        </w:rPr>
        <w:t xml:space="preserve">    Bir</w:t>
      </w:r>
      <w:r>
        <w:rPr>
          <w:rFonts w:ascii="Alfabe Hv Bt Tur" w:hAnsi="Alfabe Hv Bt Tur"/>
          <w:b/>
        </w:rPr>
        <w:t xml:space="preserve">ler bölüğü </w:t>
      </w:r>
      <w:r>
        <w:rPr>
          <w:rFonts w:ascii="Alfabe Hv Bt" w:hAnsi="Alfabe Hv Bt"/>
          <w:b/>
        </w:rPr>
        <w:t>8, bin</w:t>
      </w:r>
      <w:r>
        <w:rPr>
          <w:rFonts w:ascii="Alfabe Hv Bt Tur" w:hAnsi="Alfabe Hv Bt Tur"/>
          <w:b/>
        </w:rPr>
        <w:t xml:space="preserve">ler bölüğü </w:t>
      </w:r>
      <w:r>
        <w:rPr>
          <w:rFonts w:ascii="Alfabe Hv Bt" w:hAnsi="Alfabe Hv Bt"/>
          <w:b/>
        </w:rPr>
        <w:t>240</w:t>
      </w:r>
      <w:r>
        <w:rPr>
          <w:rFonts w:ascii="Alfabe Hv Bt Tur" w:hAnsi="Alfabe Hv Bt Tur"/>
          <w:b/>
        </w:rPr>
        <w:t xml:space="preserve"> olan doğal sayı:</w:t>
      </w:r>
    </w:p>
    <w:p w:rsidR="00430CDB" w:rsidRDefault="00430CDB" w:rsidP="007A6867"/>
    <w:p w:rsidR="00430CDB" w:rsidRDefault="00430CDB" w:rsidP="007A6867"/>
    <w:p w:rsidR="00430CDB" w:rsidRDefault="00430CDB" w:rsidP="007A6867"/>
    <w:p w:rsidR="00430CDB" w:rsidRDefault="00430CDB" w:rsidP="001F4185">
      <w:pPr>
        <w:rPr>
          <w:b/>
        </w:rPr>
      </w:pPr>
      <w:r>
        <w:rPr>
          <w:noProof/>
        </w:rPr>
        <w:pict>
          <v:shape id="_x0000_s1042" type="#_x0000_t202" style="position:absolute;margin-left:-8.2pt;margin-top:-.2pt;width:269.25pt;height:110.25pt;z-index:251643904">
            <v:textbox>
              <w:txbxContent>
                <w:p w:rsidR="00430CDB" w:rsidRDefault="00430CDB">
                  <w:pPr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Pr="003E4BF5">
                    <w:rPr>
                      <w:b/>
                    </w:rPr>
                    <w:t xml:space="preserve">. </w:t>
                  </w:r>
                  <w:r>
                    <w:rPr>
                      <w:b/>
                    </w:rPr>
                    <w:t xml:space="preserve"> Çözümlenmiş sayıyı kutuya yazınız.</w:t>
                  </w:r>
                </w:p>
                <w:p w:rsidR="00430CDB" w:rsidRDefault="00430CDB">
                  <w:pPr>
                    <w:rPr>
                      <w:rFonts w:ascii="Alfabe Hv Bt" w:hAnsi="Alfabe Hv Bt"/>
                    </w:rPr>
                  </w:pPr>
                </w:p>
                <w:p w:rsidR="00430CDB" w:rsidRDefault="00430CDB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>6 onluk, 2 binlik, 5 yüz binlik, 8 yüzlük, 4 birlik</w:t>
                  </w:r>
                </w:p>
                <w:p w:rsidR="00430CDB" w:rsidRDefault="00430CDB">
                  <w:pPr>
                    <w:rPr>
                      <w:rFonts w:ascii="Alfabe Hv Bt" w:hAnsi="Alfabe Hv Bt"/>
                    </w:rPr>
                  </w:pPr>
                </w:p>
                <w:p w:rsidR="00430CDB" w:rsidRPr="00DC3447" w:rsidRDefault="00430CDB">
                  <w:pPr>
                    <w:rPr>
                      <w:rFonts w:ascii="Alfabe Hv Bt" w:hAnsi="Alfabe Hv Bt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266.8pt;margin-top:-.2pt;width:269.25pt;height:110.25pt;z-index:251644928">
            <v:textbox>
              <w:txbxContent>
                <w:p w:rsidR="00430CDB" w:rsidRPr="00DC3447" w:rsidRDefault="00430CDB" w:rsidP="00DC3447">
                  <w:pPr>
                    <w:rPr>
                      <w:rFonts w:ascii="Trebuchet MS" w:hAnsi="Trebuchet MS"/>
                    </w:rPr>
                  </w:pPr>
                  <w:r>
                    <w:rPr>
                      <w:b/>
                    </w:rPr>
                    <w:t xml:space="preserve">6. </w:t>
                  </w:r>
                  <w:r w:rsidRPr="00DC3447">
                    <w:t xml:space="preserve">Gamze doğduğu zaman annesi </w:t>
                  </w:r>
                  <w:r w:rsidRPr="00DC3447">
                    <w:rPr>
                      <w:b/>
                    </w:rPr>
                    <w:t>24</w:t>
                  </w:r>
                  <w:r w:rsidRPr="00DC3447">
                    <w:t xml:space="preserve">, babası </w:t>
                  </w:r>
                  <w:r w:rsidRPr="00DC3447">
                    <w:rPr>
                      <w:b/>
                    </w:rPr>
                    <w:t>27</w:t>
                  </w:r>
                  <w:r w:rsidRPr="00DC3447">
                    <w:t xml:space="preserve"> yaşındaydı. Annesi </w:t>
                  </w:r>
                  <w:r w:rsidRPr="00DC3447">
                    <w:rPr>
                      <w:b/>
                    </w:rPr>
                    <w:t>38</w:t>
                  </w:r>
                  <w:r w:rsidRPr="00DC3447">
                    <w:t xml:space="preserve"> yaşına girdiği yıl, üçünün yaşlarının toplamı kaç olur?</w:t>
                  </w:r>
                </w:p>
                <w:p w:rsidR="00430CDB" w:rsidRDefault="00430CDB" w:rsidP="001F4185">
                  <w:pPr>
                    <w:rPr>
                      <w:b/>
                    </w:rPr>
                  </w:pPr>
                </w:p>
                <w:p w:rsidR="00430CDB" w:rsidRDefault="00430CDB"/>
              </w:txbxContent>
            </v:textbox>
          </v:shape>
        </w:pict>
      </w:r>
    </w:p>
    <w:p w:rsidR="00430CDB" w:rsidRDefault="00430CDB" w:rsidP="001F4185">
      <w:pPr>
        <w:rPr>
          <w:b/>
        </w:rPr>
      </w:pPr>
    </w:p>
    <w:p w:rsidR="00430CDB" w:rsidRDefault="00430CDB" w:rsidP="001F4185">
      <w:pPr>
        <w:rPr>
          <w:b/>
        </w:rPr>
      </w:pPr>
    </w:p>
    <w:p w:rsidR="00430CDB" w:rsidRDefault="00430CDB" w:rsidP="001F4185">
      <w:pPr>
        <w:rPr>
          <w:b/>
        </w:rPr>
      </w:pPr>
    </w:p>
    <w:p w:rsidR="00430CDB" w:rsidRDefault="00430CDB" w:rsidP="001F4185">
      <w:r>
        <w:rPr>
          <w:noProof/>
        </w:rPr>
        <w:pict>
          <v:shape id="_x0000_s1044" type="#_x0000_t202" style="position:absolute;margin-left:74.05pt;margin-top:4.6pt;width:105.6pt;height:33pt;z-index:251662336" strokecolor="#9bbb59" strokeweight="2.5pt">
            <v:shadow color="#868686"/>
            <v:textbox>
              <w:txbxContent>
                <w:p w:rsidR="00430CDB" w:rsidRPr="006D2E37" w:rsidRDefault="00430CDB" w:rsidP="006D2E37"/>
              </w:txbxContent>
            </v:textbox>
          </v:shape>
        </w:pict>
      </w:r>
      <w:r>
        <w:t xml:space="preserve"> </w:t>
      </w:r>
    </w:p>
    <w:p w:rsidR="00430CDB" w:rsidRDefault="00430CDB" w:rsidP="007A6867"/>
    <w:p w:rsidR="00430CDB" w:rsidRDefault="00430CDB" w:rsidP="007A6867"/>
    <w:p w:rsidR="00430CDB" w:rsidRDefault="00430CDB" w:rsidP="007A6867">
      <w:pPr>
        <w:sectPr w:rsidR="00430CDB" w:rsidSect="007A6867">
          <w:pgSz w:w="11906" w:h="16838"/>
          <w:pgMar w:top="568" w:right="707" w:bottom="568" w:left="709" w:header="708" w:footer="708" w:gutter="0"/>
          <w:cols w:space="708"/>
          <w:docGrid w:linePitch="360"/>
        </w:sectPr>
      </w:pPr>
    </w:p>
    <w:p w:rsidR="00430CDB" w:rsidRDefault="00430CDB" w:rsidP="007A6867">
      <w:pPr>
        <w:rPr>
          <w:b/>
        </w:rPr>
      </w:pPr>
    </w:p>
    <w:p w:rsidR="00430CDB" w:rsidRDefault="00430CDB" w:rsidP="007A6867">
      <w:pPr>
        <w:rPr>
          <w:b/>
        </w:rPr>
      </w:pPr>
    </w:p>
    <w:p w:rsidR="00430CDB" w:rsidRDefault="00430CDB" w:rsidP="007A6867">
      <w:pPr>
        <w:rPr>
          <w:b/>
        </w:rPr>
      </w:pPr>
    </w:p>
    <w:p w:rsidR="00430CDB" w:rsidRDefault="00430CDB" w:rsidP="00DC3447">
      <w:pPr>
        <w:rPr>
          <w:b/>
        </w:rPr>
      </w:pPr>
      <w:r>
        <w:rPr>
          <w:b/>
        </w:rPr>
        <w:t>7. Aşağıdaki işlemleri zihinden yaparak sonuçları ile eşleştiriniz.</w:t>
      </w:r>
    </w:p>
    <w:p w:rsidR="00430CDB" w:rsidRDefault="00430CDB" w:rsidP="00DC3447">
      <w:pPr>
        <w:rPr>
          <w:b/>
        </w:rPr>
      </w:pPr>
    </w:p>
    <w:p w:rsidR="00430CDB" w:rsidRDefault="00430CDB" w:rsidP="007A6867">
      <w:pPr>
        <w:rPr>
          <w:b/>
        </w:rPr>
      </w:pPr>
      <w:r>
        <w:rPr>
          <w:noProof/>
        </w:rPr>
        <w:pict>
          <v:shape id="_x0000_s1045" type="#_x0000_t202" style="position:absolute;margin-left:98.35pt;margin-top:8.5pt;width:129.45pt;height:24.15pt;z-index:251634688">
            <v:textbox style="mso-next-textbox:#_x0000_s1045">
              <w:txbxContent>
                <w:p w:rsidR="00430CDB" w:rsidRPr="00897A7E" w:rsidRDefault="00430CDB" w:rsidP="00AF4306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3085 + 300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352pt;margin-top:.7pt;width:56.25pt;height:24.15pt;z-index:251638784">
            <v:textbox style="mso-next-textbox:#_x0000_s1046">
              <w:txbxContent>
                <w:p w:rsidR="00430CDB" w:rsidRPr="00AF4306" w:rsidRDefault="00430CDB" w:rsidP="00AF430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4306">
                    <w:rPr>
                      <w:b/>
                      <w:sz w:val="28"/>
                      <w:szCs w:val="28"/>
                    </w:rPr>
                    <w:t>475</w:t>
                  </w:r>
                </w:p>
              </w:txbxContent>
            </v:textbox>
          </v:shape>
        </w:pict>
      </w:r>
      <w:r>
        <w:rPr>
          <w:b/>
        </w:rPr>
        <w:tab/>
      </w:r>
    </w:p>
    <w:p w:rsidR="00430CDB" w:rsidRDefault="00430CDB" w:rsidP="007A6867">
      <w:pPr>
        <w:rPr>
          <w:b/>
        </w:rPr>
      </w:pPr>
    </w:p>
    <w:p w:rsidR="00430CDB" w:rsidRDefault="00430CDB" w:rsidP="007A6867">
      <w:pPr>
        <w:rPr>
          <w:b/>
        </w:rPr>
      </w:pPr>
      <w:r>
        <w:rPr>
          <w:noProof/>
        </w:rPr>
        <w:pict>
          <v:shape id="_x0000_s1047" type="#_x0000_t202" style="position:absolute;margin-left:98.35pt;margin-top:11.65pt;width:129.45pt;height:24.15pt;z-index:251635712">
            <v:textbox style="mso-next-textbox:#_x0000_s1047">
              <w:txbxContent>
                <w:p w:rsidR="00430CDB" w:rsidRPr="00897A7E" w:rsidRDefault="00430CDB" w:rsidP="00AF4306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975 - 500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352pt;margin-top:5.05pt;width:56.25pt;height:24.15pt;z-index:251639808">
            <v:textbox style="mso-next-textbox:#_x0000_s1048">
              <w:txbxContent>
                <w:p w:rsidR="00430CDB" w:rsidRPr="00AF4306" w:rsidRDefault="00430CDB" w:rsidP="00AF430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4306">
                    <w:rPr>
                      <w:b/>
                      <w:sz w:val="28"/>
                      <w:szCs w:val="28"/>
                    </w:rPr>
                    <w:t>8521</w:t>
                  </w:r>
                </w:p>
              </w:txbxContent>
            </v:textbox>
          </v:shape>
        </w:pict>
      </w:r>
    </w:p>
    <w:p w:rsidR="00430CDB" w:rsidRDefault="00430CDB" w:rsidP="007A6867">
      <w:pPr>
        <w:rPr>
          <w:b/>
        </w:rPr>
      </w:pPr>
    </w:p>
    <w:p w:rsidR="00430CDB" w:rsidRDefault="00430CDB" w:rsidP="007A6867">
      <w:pPr>
        <w:rPr>
          <w:b/>
        </w:rPr>
      </w:pPr>
      <w:r>
        <w:rPr>
          <w:noProof/>
        </w:rPr>
        <w:pict>
          <v:shape id="_x0000_s1049" type="#_x0000_t202" style="position:absolute;margin-left:352pt;margin-top:7.15pt;width:56.25pt;height:24.15pt;z-index:251640832">
            <v:textbox style="mso-next-textbox:#_x0000_s1049">
              <w:txbxContent>
                <w:p w:rsidR="00430CDB" w:rsidRPr="00AF4306" w:rsidRDefault="00430CDB" w:rsidP="00AF430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4306">
                    <w:rPr>
                      <w:b/>
                      <w:sz w:val="28"/>
                      <w:szCs w:val="28"/>
                    </w:rPr>
                    <w:t>3385</w:t>
                  </w:r>
                </w:p>
              </w:txbxContent>
            </v:textbox>
          </v:shape>
        </w:pict>
      </w:r>
    </w:p>
    <w:p w:rsidR="00430CDB" w:rsidRDefault="00430CDB" w:rsidP="007A6867">
      <w:pPr>
        <w:rPr>
          <w:b/>
        </w:rPr>
      </w:pPr>
      <w:r>
        <w:rPr>
          <w:noProof/>
        </w:rPr>
        <w:pict>
          <v:shape id="_x0000_s1050" type="#_x0000_t202" style="position:absolute;margin-left:98.35pt;margin-top:3.25pt;width:129.45pt;height:24.15pt;z-index:251636736">
            <v:textbox style="mso-next-textbox:#_x0000_s1050">
              <w:txbxContent>
                <w:p w:rsidR="00430CDB" w:rsidRPr="00897A7E" w:rsidRDefault="00430CDB" w:rsidP="00AF4306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385 x 100</w:t>
                  </w:r>
                </w:p>
              </w:txbxContent>
            </v:textbox>
          </v:shape>
        </w:pict>
      </w:r>
    </w:p>
    <w:p w:rsidR="00430CDB" w:rsidRDefault="00430CDB" w:rsidP="007A6867">
      <w:pPr>
        <w:rPr>
          <w:b/>
        </w:rPr>
      </w:pPr>
      <w:r>
        <w:rPr>
          <w:noProof/>
        </w:rPr>
        <w:pict>
          <v:shape id="_x0000_s1051" type="#_x0000_t202" style="position:absolute;margin-left:352pt;margin-top:8.05pt;width:56.25pt;height:24.15pt;z-index:251641856">
            <v:textbox style="mso-next-textbox:#_x0000_s1051">
              <w:txbxContent>
                <w:p w:rsidR="00430CDB" w:rsidRPr="00AF4306" w:rsidRDefault="00430CDB" w:rsidP="00AF430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4306">
                    <w:rPr>
                      <w:b/>
                      <w:sz w:val="28"/>
                      <w:szCs w:val="28"/>
                    </w:rPr>
                    <w:t>3358</w:t>
                  </w:r>
                </w:p>
              </w:txbxContent>
            </v:textbox>
          </v:shape>
        </w:pict>
      </w:r>
    </w:p>
    <w:p w:rsidR="00430CDB" w:rsidRDefault="00430CDB" w:rsidP="007A6867">
      <w:pPr>
        <w:rPr>
          <w:b/>
        </w:rPr>
      </w:pPr>
      <w:r>
        <w:rPr>
          <w:noProof/>
        </w:rPr>
        <w:pict>
          <v:shape id="_x0000_s1052" type="#_x0000_t202" style="position:absolute;margin-left:98.35pt;margin-top:8.05pt;width:129.45pt;height:24.15pt;z-index:251637760">
            <v:textbox style="mso-next-textbox:#_x0000_s1052">
              <w:txbxContent>
                <w:p w:rsidR="00430CDB" w:rsidRPr="00897A7E" w:rsidRDefault="00430CDB" w:rsidP="00AF4306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9421 - 900</w:t>
                  </w:r>
                </w:p>
              </w:txbxContent>
            </v:textbox>
          </v:shape>
        </w:pict>
      </w:r>
    </w:p>
    <w:p w:rsidR="00430CDB" w:rsidRDefault="00430CDB" w:rsidP="007A6867">
      <w:pPr>
        <w:rPr>
          <w:b/>
        </w:rPr>
      </w:pPr>
      <w:r>
        <w:rPr>
          <w:noProof/>
        </w:rPr>
        <w:pict>
          <v:shape id="_x0000_s1053" type="#_x0000_t202" style="position:absolute;margin-left:352pt;margin-top:8.95pt;width:56.25pt;height:24.15pt;z-index:251642880">
            <v:textbox style="mso-next-textbox:#_x0000_s1053">
              <w:txbxContent>
                <w:p w:rsidR="00430CDB" w:rsidRPr="00AF4306" w:rsidRDefault="00430CDB" w:rsidP="00AF430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385</w:t>
                  </w:r>
                  <w:r w:rsidRPr="00AF4306">
                    <w:rPr>
                      <w:b/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</w:p>
    <w:p w:rsidR="00430CDB" w:rsidRDefault="00430CDB" w:rsidP="007A6867">
      <w:pPr>
        <w:rPr>
          <w:b/>
        </w:rPr>
      </w:pPr>
    </w:p>
    <w:p w:rsidR="00430CDB" w:rsidRDefault="00430CDB" w:rsidP="007A6867">
      <w:pPr>
        <w:rPr>
          <w:b/>
        </w:rPr>
      </w:pPr>
    </w:p>
    <w:p w:rsidR="00430CDB" w:rsidRDefault="00430CDB" w:rsidP="007A6867">
      <w:pPr>
        <w:rPr>
          <w:b/>
        </w:rPr>
      </w:pPr>
      <w:r>
        <w:rPr>
          <w:noProof/>
        </w:rPr>
        <w:pict>
          <v:shape id="_x0000_s1054" type="#_x0000_t202" style="position:absolute;margin-left:263.8pt;margin-top:6.1pt;width:260.25pt;height:116.25pt;z-index:251664384">
            <v:textbox>
              <w:txbxContent>
                <w:p w:rsidR="00430CDB" w:rsidRPr="003E5E0D" w:rsidRDefault="00430CDB" w:rsidP="00572D58">
                  <w:pPr>
                    <w:spacing w:line="360" w:lineRule="auto"/>
                    <w:rPr>
                      <w:rFonts w:ascii="Trebuchet MS" w:hAnsi="Trebuchet MS"/>
                      <w:b/>
                    </w:rPr>
                  </w:pPr>
                  <w:r>
                    <w:rPr>
                      <w:b/>
                    </w:rPr>
                    <w:t>9. V</w:t>
                  </w:r>
                  <w:r w:rsidRPr="003E5E0D">
                    <w:rPr>
                      <w:b/>
                    </w:rPr>
                    <w:t xml:space="preserve">erilen </w:t>
                  </w:r>
                  <w:r>
                    <w:rPr>
                      <w:b/>
                    </w:rPr>
                    <w:t>toplama işlemini kısa yoldan yapınız.</w:t>
                  </w:r>
                </w:p>
                <w:p w:rsidR="00430CDB" w:rsidRPr="00572D58" w:rsidRDefault="00430CDB" w:rsidP="00572D58">
                  <w:pPr>
                    <w:jc w:val="center"/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>19 + 20 + 21 + 22 + 23 = 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-3.95pt;margin-top:6.1pt;width:260.25pt;height:116.25pt;z-index:251663360">
            <v:textbox>
              <w:txbxContent>
                <w:p w:rsidR="00430CDB" w:rsidRPr="003E5E0D" w:rsidRDefault="00430CDB" w:rsidP="00572D58">
                  <w:pPr>
                    <w:spacing w:line="360" w:lineRule="auto"/>
                    <w:rPr>
                      <w:rFonts w:ascii="Trebuchet MS" w:hAnsi="Trebuchet MS"/>
                      <w:b/>
                    </w:rPr>
                  </w:pPr>
                  <w:r>
                    <w:rPr>
                      <w:b/>
                    </w:rPr>
                    <w:t xml:space="preserve">8. </w:t>
                  </w:r>
                  <w:r w:rsidRPr="003E5E0D">
                    <w:rPr>
                      <w:b/>
                    </w:rPr>
                    <w:t>Aşağıda verilen dönüşümleri yapınız.</w:t>
                  </w:r>
                </w:p>
                <w:p w:rsidR="00430CDB" w:rsidRDefault="00430CDB" w:rsidP="00572D58">
                  <w:pPr>
                    <w:spacing w:line="360" w:lineRule="auto"/>
                    <w:rPr>
                      <w:rFonts w:ascii="Alfabe Hv Bt" w:hAnsi="Alfabe Hv Bt"/>
                      <w:b/>
                    </w:rPr>
                  </w:pPr>
                  <w:r>
                    <w:rPr>
                      <w:rFonts w:ascii="Wingdings 3" w:hAnsi="Wingdings 3"/>
                      <w:b/>
                    </w:rPr>
                    <w:t></w:t>
                  </w:r>
                  <w:r>
                    <w:rPr>
                      <w:rFonts w:ascii="Alfabe Hv Bt" w:hAnsi="Alfabe Hv Bt"/>
                      <w:b/>
                    </w:rPr>
                    <w:t xml:space="preserve"> 2 saat 30 dakika=……..dakika</w:t>
                  </w:r>
                </w:p>
                <w:p w:rsidR="00430CDB" w:rsidRDefault="00430CDB" w:rsidP="00572D58">
                  <w:pPr>
                    <w:spacing w:line="360" w:lineRule="auto"/>
                    <w:rPr>
                      <w:rFonts w:ascii="Alfabe Hv Bt" w:hAnsi="Alfabe Hv Bt"/>
                      <w:b/>
                    </w:rPr>
                  </w:pPr>
                  <w:r>
                    <w:rPr>
                      <w:rFonts w:ascii="Wingdings 3" w:hAnsi="Wingdings 3"/>
                      <w:b/>
                    </w:rPr>
                    <w:t></w:t>
                  </w:r>
                  <w:r>
                    <w:rPr>
                      <w:rFonts w:ascii="Alfabe Hv Bt" w:hAnsi="Alfabe Hv Bt"/>
                      <w:b/>
                    </w:rPr>
                    <w:t xml:space="preserve"> 24 dakika =……saniye</w:t>
                  </w:r>
                </w:p>
                <w:p w:rsidR="00430CDB" w:rsidRDefault="00430CDB" w:rsidP="00572D58">
                  <w:pPr>
                    <w:spacing w:line="360" w:lineRule="auto"/>
                    <w:rPr>
                      <w:rFonts w:ascii="Alfabe Hv Bt" w:hAnsi="Alfabe Hv Bt"/>
                      <w:b/>
                    </w:rPr>
                  </w:pPr>
                  <w:r>
                    <w:rPr>
                      <w:rFonts w:ascii="Wingdings 3" w:hAnsi="Wingdings 3"/>
                      <w:b/>
                    </w:rPr>
                    <w:t></w:t>
                  </w:r>
                  <w:r>
                    <w:rPr>
                      <w:rFonts w:ascii="Alfabe Hv Bt" w:hAnsi="Alfabe Hv Bt"/>
                      <w:b/>
                    </w:rPr>
                    <w:t xml:space="preserve"> 2 dakika 46 saniye=…….saniye</w:t>
                  </w:r>
                </w:p>
                <w:p w:rsidR="00430CDB" w:rsidRPr="003E5E0D" w:rsidRDefault="00430CDB" w:rsidP="00572D58">
                  <w:pPr>
                    <w:spacing w:line="360" w:lineRule="auto"/>
                    <w:rPr>
                      <w:rFonts w:ascii="Alfabe Hv Bt" w:hAnsi="Alfabe Hv Bt"/>
                      <w:b/>
                    </w:rPr>
                  </w:pPr>
                  <w:r>
                    <w:rPr>
                      <w:rFonts w:ascii="Wingdings 3" w:hAnsi="Wingdings 3"/>
                      <w:b/>
                    </w:rPr>
                    <w:t></w:t>
                  </w:r>
                  <w:r>
                    <w:rPr>
                      <w:rFonts w:ascii="Alfabe Hv Bt" w:hAnsi="Alfabe Hv Bt"/>
                      <w:b/>
                    </w:rPr>
                    <w:t xml:space="preserve"> 3 saat 13 dakika=…….dakika</w:t>
                  </w:r>
                </w:p>
                <w:p w:rsidR="00430CDB" w:rsidRDefault="00430CDB"/>
              </w:txbxContent>
            </v:textbox>
          </v:shape>
        </w:pict>
      </w:r>
    </w:p>
    <w:p w:rsidR="00430CDB" w:rsidRDefault="00430CDB" w:rsidP="007A6867">
      <w:pPr>
        <w:rPr>
          <w:b/>
        </w:rPr>
      </w:pPr>
    </w:p>
    <w:p w:rsidR="00430CDB" w:rsidRDefault="00430CDB" w:rsidP="007A6867">
      <w:pPr>
        <w:rPr>
          <w:b/>
        </w:rPr>
      </w:pPr>
    </w:p>
    <w:p w:rsidR="00430CDB" w:rsidRDefault="00430CDB" w:rsidP="007A6867">
      <w:pPr>
        <w:rPr>
          <w:b/>
        </w:rPr>
      </w:pPr>
    </w:p>
    <w:p w:rsidR="00430CDB" w:rsidRDefault="00430CDB" w:rsidP="007A6867">
      <w:pPr>
        <w:rPr>
          <w:b/>
        </w:rPr>
      </w:pPr>
    </w:p>
    <w:p w:rsidR="00430CDB" w:rsidRDefault="00430CDB" w:rsidP="007A6867">
      <w:pPr>
        <w:rPr>
          <w:b/>
        </w:rPr>
      </w:pPr>
    </w:p>
    <w:p w:rsidR="00430CDB" w:rsidRDefault="00430CDB" w:rsidP="007A6867">
      <w:pPr>
        <w:rPr>
          <w:b/>
        </w:rPr>
      </w:pPr>
    </w:p>
    <w:p w:rsidR="00430CDB" w:rsidRDefault="00430CDB" w:rsidP="007A6867">
      <w:pPr>
        <w:rPr>
          <w:b/>
        </w:rPr>
      </w:pPr>
    </w:p>
    <w:p w:rsidR="00430CDB" w:rsidRDefault="00430CDB" w:rsidP="007A6867">
      <w:pPr>
        <w:rPr>
          <w:b/>
        </w:rPr>
      </w:pPr>
    </w:p>
    <w:p w:rsidR="00430CDB" w:rsidRDefault="00430CDB" w:rsidP="007A6867">
      <w:pPr>
        <w:rPr>
          <w:b/>
        </w:rPr>
      </w:pPr>
      <w:r>
        <w:rPr>
          <w:noProof/>
        </w:rPr>
        <w:pict>
          <v:shape id="_x0000_s1056" type="#_x0000_t202" style="position:absolute;margin-left:-3.95pt;margin-top:135.4pt;width:260.25pt;height:122.25pt;z-index:251667456">
            <v:textbox>
              <w:txbxContent>
                <w:p w:rsidR="00430CDB" w:rsidRDefault="00430CDB" w:rsidP="00572D58">
                  <w:pPr>
                    <w:rPr>
                      <w:b/>
                    </w:rPr>
                  </w:pPr>
                  <w:r>
                    <w:rPr>
                      <w:b/>
                    </w:rPr>
                    <w:t>12.</w:t>
                  </w:r>
                  <w:r>
                    <w:rPr>
                      <w:b/>
                    </w:rPr>
                    <w:tab/>
                    <w:t>3028</w:t>
                  </w:r>
                  <w:r>
                    <w:rPr>
                      <w:b/>
                    </w:rPr>
                    <w:tab/>
                  </w:r>
                  <w:r w:rsidRPr="00EC03C1">
                    <w:t>işlemine göre a+b+c+d+e toplamı</w:t>
                  </w:r>
                  <w:r>
                    <w:rPr>
                      <w:b/>
                    </w:rPr>
                    <w:t xml:space="preserve"> </w:t>
                  </w:r>
                </w:p>
                <w:p w:rsidR="00430CDB" w:rsidRDefault="00430CDB" w:rsidP="00572D58">
                  <w:r>
                    <w:rPr>
                      <w:b/>
                    </w:rPr>
                    <w:t xml:space="preserve">         </w:t>
                  </w:r>
                  <w:r w:rsidRPr="00EC03C1">
                    <w:rPr>
                      <w:b/>
                      <w:u w:val="single"/>
                    </w:rPr>
                    <w:t>x     17</w:t>
                  </w:r>
                  <w:r>
                    <w:rPr>
                      <w:b/>
                    </w:rPr>
                    <w:tab/>
                  </w:r>
                  <w:r w:rsidRPr="00EC03C1">
                    <w:t>kaçtır?</w:t>
                  </w:r>
                </w:p>
                <w:p w:rsidR="00430CDB" w:rsidRPr="00EC03C1" w:rsidRDefault="00430CDB" w:rsidP="00572D58">
                  <w:pPr>
                    <w:rPr>
                      <w:rFonts w:ascii="Trebuchet MS" w:hAnsi="Trebuchet MS"/>
                      <w:b/>
                    </w:rPr>
                  </w:pPr>
                  <w:r>
                    <w:t xml:space="preserve">          </w:t>
                  </w:r>
                  <w:r w:rsidRPr="00EC03C1">
                    <w:rPr>
                      <w:b/>
                    </w:rPr>
                    <w:t>abcde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7" type="#_x0000_t202" style="position:absolute;margin-left:263.8pt;margin-top:5.65pt;width:260.25pt;height:122.25pt;z-index:251666432">
            <v:textbox>
              <w:txbxContent>
                <w:p w:rsidR="00430CDB" w:rsidRDefault="00430CDB" w:rsidP="006544E9">
                  <w:r>
                    <w:rPr>
                      <w:b/>
                    </w:rPr>
                    <w:t xml:space="preserve">11. </w:t>
                  </w:r>
                  <w:r w:rsidRPr="006544E9">
                    <w:t>Aşağıdaki doğal sayıları, büyükten küçüğe ve küçükten büyüğe doğru sembol kullanarak sıralayınız.</w:t>
                  </w:r>
                </w:p>
                <w:p w:rsidR="00430CDB" w:rsidRDefault="00430CDB" w:rsidP="006544E9">
                  <w:pPr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6544E9">
                    <w:rPr>
                      <w:rFonts w:ascii="Arial Narrow" w:hAnsi="Arial Narrow"/>
                      <w:b/>
                      <w:sz w:val="28"/>
                      <w:szCs w:val="28"/>
                    </w:rPr>
                    <w:t>75 208 – 75 028 – 75 820 – 75 280 – 75 802</w:t>
                  </w:r>
                </w:p>
                <w:p w:rsidR="00430CDB" w:rsidRDefault="00430CDB" w:rsidP="006544E9">
                  <w:r>
                    <w:t>Büyükten küçüğe doğru:</w:t>
                  </w:r>
                </w:p>
                <w:p w:rsidR="00430CDB" w:rsidRDefault="00430CDB" w:rsidP="006544E9">
                  <w:r>
                    <w:t>…………………………………………………….</w:t>
                  </w:r>
                </w:p>
                <w:p w:rsidR="00430CDB" w:rsidRDefault="00430CDB" w:rsidP="006544E9">
                  <w:r>
                    <w:t>Küçükten büyüğe doğru:</w:t>
                  </w:r>
                </w:p>
                <w:p w:rsidR="00430CDB" w:rsidRPr="006544E9" w:rsidRDefault="00430CDB" w:rsidP="006544E9">
                  <w:r>
                    <w:t>…………………………………………………….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202" style="position:absolute;margin-left:-3.95pt;margin-top:5.65pt;width:260.25pt;height:122.25pt;z-index:251665408">
            <v:textbox>
              <w:txbxContent>
                <w:p w:rsidR="00430CDB" w:rsidRPr="00572D58" w:rsidRDefault="00430CDB" w:rsidP="00572D58">
                  <w:pPr>
                    <w:rPr>
                      <w:rFonts w:ascii="Trebuchet MS" w:hAnsi="Trebuchet MS"/>
                    </w:rPr>
                  </w:pPr>
                  <w:r>
                    <w:rPr>
                      <w:b/>
                    </w:rPr>
                    <w:t xml:space="preserve">10. </w:t>
                  </w:r>
                  <w:r w:rsidRPr="00572D58">
                    <w:t xml:space="preserve">Bir çıkarma işleminde fark </w:t>
                  </w:r>
                  <w:r w:rsidRPr="00572D58">
                    <w:rPr>
                      <w:b/>
                    </w:rPr>
                    <w:t>135</w:t>
                  </w:r>
                  <w:r w:rsidRPr="00572D58">
                    <w:t xml:space="preserve">’tir. Eksilene </w:t>
                  </w:r>
                  <w:r w:rsidRPr="00572D58">
                    <w:rPr>
                      <w:b/>
                    </w:rPr>
                    <w:t>43</w:t>
                  </w:r>
                  <w:r w:rsidRPr="00572D58">
                    <w:t xml:space="preserve"> eklenir ve çıkandan </w:t>
                  </w:r>
                  <w:r w:rsidRPr="00572D58">
                    <w:rPr>
                      <w:b/>
                    </w:rPr>
                    <w:t>12</w:t>
                  </w:r>
                  <w:r w:rsidRPr="00572D58">
                    <w:t xml:space="preserve"> çıkarılırsa fark kaç olur</w:t>
                  </w:r>
                  <w:r>
                    <w:t>?</w:t>
                  </w:r>
                </w:p>
              </w:txbxContent>
            </v:textbox>
          </v:shape>
        </w:pict>
      </w:r>
    </w:p>
    <w:p w:rsidR="00430CDB" w:rsidRDefault="00430CDB" w:rsidP="007A6867"/>
    <w:p w:rsidR="00430CDB" w:rsidRDefault="00430CDB" w:rsidP="007A6867"/>
    <w:p w:rsidR="00430CDB" w:rsidRDefault="00430CDB" w:rsidP="007A6867"/>
    <w:p w:rsidR="00430CDB" w:rsidRDefault="00430CDB" w:rsidP="007A6867"/>
    <w:p w:rsidR="00430CDB" w:rsidRDefault="00430CDB" w:rsidP="007A6867"/>
    <w:p w:rsidR="00430CDB" w:rsidRDefault="00430CDB" w:rsidP="007A6867"/>
    <w:p w:rsidR="00430CDB" w:rsidRDefault="00430CDB" w:rsidP="007A6867"/>
    <w:p w:rsidR="00430CDB" w:rsidRDefault="00430CDB" w:rsidP="007A6867"/>
    <w:p w:rsidR="00430CDB" w:rsidRDefault="00430CDB" w:rsidP="007A6867">
      <w:r>
        <w:rPr>
          <w:noProof/>
        </w:rPr>
        <w:pict>
          <v:shape id="_x0000_s1059" type="#_x0000_t202" style="position:absolute;margin-left:263.8pt;margin-top:74.95pt;width:260.25pt;height:58.5pt;z-index:251669504">
            <v:textbox style="mso-next-textbox:#_x0000_s1059">
              <w:txbxContent>
                <w:p w:rsidR="00430CDB" w:rsidRDefault="00430CDB" w:rsidP="00EC03C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14. </w:t>
                  </w:r>
                  <w:r>
                    <w:rPr>
                      <w:b/>
                    </w:rPr>
                    <w:tab/>
                    <w:t xml:space="preserve">5 + 5 + 5 = </w:t>
                  </w:r>
                  <w:r>
                    <w:rPr>
                      <w:rFonts w:ascii="Wingdings" w:hAnsi="Wingdings"/>
                      <w:b/>
                    </w:rPr>
                    <w:t></w:t>
                  </w:r>
                  <w:r>
                    <w:rPr>
                      <w:b/>
                    </w:rPr>
                    <w:t xml:space="preserve">x 5 eşitliğinde </w:t>
                  </w:r>
                  <w:r>
                    <w:rPr>
                      <w:rFonts w:ascii="Wingdings" w:hAnsi="Wingdings"/>
                      <w:b/>
                    </w:rPr>
                    <w:t></w:t>
                  </w:r>
                  <w:r>
                    <w:rPr>
                      <w:b/>
                    </w:rPr>
                    <w:t>yerine hangi doğal sayı gelmelidir?</w:t>
                  </w:r>
                  <w:r>
                    <w:rPr>
                      <w:rFonts w:ascii="Wingdings" w:hAnsi="Wingdings"/>
                      <w:b/>
                    </w:rPr>
                    <w:t></w:t>
                  </w:r>
                </w:p>
                <w:p w:rsidR="00430CDB" w:rsidRPr="00EC03C1" w:rsidRDefault="00430CDB" w:rsidP="00EC03C1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b/>
                    </w:rPr>
                    <w:t xml:space="preserve"> A. 1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B. 2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C. 3 </w:t>
                  </w:r>
                  <w:r>
                    <w:rPr>
                      <w:b/>
                    </w:rPr>
                    <w:tab/>
                    <w:t xml:space="preserve">       D. 4</w:t>
                  </w:r>
                  <w:r>
                    <w:rPr>
                      <w:rFonts w:ascii="Wingdings" w:hAnsi="Wingdings"/>
                      <w:b/>
                    </w:rPr>
                    <w:t></w:t>
                  </w:r>
                  <w:r>
                    <w:rPr>
                      <w:b/>
                    </w:rPr>
                    <w:tab/>
                  </w:r>
                </w:p>
                <w:p w:rsidR="00430CDB" w:rsidRPr="00EC03C1" w:rsidRDefault="00430CDB" w:rsidP="00572D58">
                  <w:pPr>
                    <w:rPr>
                      <w:rFonts w:ascii="Trebuchet MS" w:hAnsi="Trebuchet MS"/>
                      <w:b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0" type="#_x0000_t202" style="position:absolute;margin-left:263.8pt;margin-top:11.2pt;width:260.25pt;height:58.5pt;z-index:251668480">
            <v:textbox style="mso-next-textbox:#_x0000_s1060">
              <w:txbxContent>
                <w:p w:rsidR="00430CDB" w:rsidRDefault="00430CDB" w:rsidP="00EC03C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13. </w:t>
                  </w:r>
                  <w:r>
                    <w:rPr>
                      <w:b/>
                    </w:rPr>
                    <w:tab/>
                  </w:r>
                  <w:r>
                    <w:rPr>
                      <w:rFonts w:ascii="Wingdings" w:hAnsi="Wingdings"/>
                      <w:b/>
                    </w:rPr>
                    <w:t></w:t>
                  </w:r>
                  <w:r>
                    <w:rPr>
                      <w:b/>
                    </w:rPr>
                    <w:t>x 23 = 1587 işleminde verilmeyen çarpan aşağıdakilerden hangisidir?</w:t>
                  </w:r>
                </w:p>
                <w:p w:rsidR="00430CDB" w:rsidRPr="00EC03C1" w:rsidRDefault="00430CDB" w:rsidP="00EC03C1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b/>
                    </w:rPr>
                    <w:t xml:space="preserve"> A. 62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B. 69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C. 76 </w:t>
                  </w:r>
                  <w:r>
                    <w:rPr>
                      <w:b/>
                    </w:rPr>
                    <w:tab/>
                    <w:t xml:space="preserve">       D. 78</w:t>
                  </w:r>
                  <w:r>
                    <w:rPr>
                      <w:rFonts w:ascii="Wingdings" w:hAnsi="Wingdings"/>
                      <w:b/>
                    </w:rPr>
                    <w:t></w:t>
                  </w:r>
                  <w:r>
                    <w:rPr>
                      <w:b/>
                    </w:rPr>
                    <w:tab/>
                  </w:r>
                </w:p>
                <w:p w:rsidR="00430CDB" w:rsidRPr="00EC03C1" w:rsidRDefault="00430CDB" w:rsidP="00572D58">
                  <w:pPr>
                    <w:rPr>
                      <w:rFonts w:ascii="Trebuchet MS" w:hAnsi="Trebuchet MS"/>
                      <w:b/>
                    </w:rPr>
                  </w:pPr>
                </w:p>
              </w:txbxContent>
            </v:textbox>
          </v:shape>
        </w:pict>
      </w:r>
    </w:p>
    <w:p w:rsidR="00430CDB" w:rsidRDefault="00430CDB" w:rsidP="007A6867"/>
    <w:p w:rsidR="00430CDB" w:rsidRDefault="00430CDB" w:rsidP="007A6867"/>
    <w:p w:rsidR="00430CDB" w:rsidRDefault="00430CDB" w:rsidP="007A6867"/>
    <w:p w:rsidR="00430CDB" w:rsidRDefault="00430CDB" w:rsidP="007A6867"/>
    <w:p w:rsidR="00430CDB" w:rsidRDefault="00430CDB" w:rsidP="007A6867"/>
    <w:p w:rsidR="00430CDB" w:rsidRDefault="00430CDB" w:rsidP="007A6867"/>
    <w:p w:rsidR="00430CDB" w:rsidRDefault="00430CDB" w:rsidP="007A6867"/>
    <w:p w:rsidR="00430CDB" w:rsidRDefault="00430CDB" w:rsidP="00EC03C1">
      <w:pPr>
        <w:tabs>
          <w:tab w:val="left" w:pos="7560"/>
        </w:tabs>
      </w:pPr>
      <w:r>
        <w:tab/>
      </w:r>
    </w:p>
    <w:p w:rsidR="00430CDB" w:rsidRDefault="00430CDB" w:rsidP="007A6867"/>
    <w:p w:rsidR="00430CDB" w:rsidRDefault="00430CDB" w:rsidP="007A6867">
      <w:r>
        <w:rPr>
          <w:noProof/>
        </w:rPr>
        <w:pict>
          <v:shape id="_x0000_s1061" type="#_x0000_t202" style="position:absolute;margin-left:263.8pt;margin-top:1.5pt;width:260.25pt;height:147.75pt;z-index:-251682816">
            <v:textbox style="mso-next-textbox:#_x0000_s1061">
              <w:txbxContent>
                <w:p w:rsidR="00430CDB" w:rsidRDefault="00430CDB" w:rsidP="00644C81">
                  <w:pPr>
                    <w:rPr>
                      <w:b/>
                    </w:rPr>
                  </w:pPr>
                  <w:r>
                    <w:rPr>
                      <w:b/>
                    </w:rPr>
                    <w:t>16. Aşağıda verilen saatleri akrep yelkovan çizerek gösteriniz.</w:t>
                  </w:r>
                  <w:r>
                    <w:rPr>
                      <w:b/>
                    </w:rPr>
                    <w:tab/>
                  </w:r>
                </w:p>
                <w:p w:rsidR="00430CDB" w:rsidRPr="00EC03C1" w:rsidRDefault="00430CDB" w:rsidP="00EC03C1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b/>
                    </w:rPr>
                    <w:tab/>
                  </w:r>
                </w:p>
                <w:p w:rsidR="00430CDB" w:rsidRPr="00EC03C1" w:rsidRDefault="00430CDB" w:rsidP="00572D58">
                  <w:pPr>
                    <w:rPr>
                      <w:rFonts w:ascii="Trebuchet MS" w:hAnsi="Trebuchet MS"/>
                      <w:b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2" type="#_x0000_t202" style="position:absolute;margin-left:-3.95pt;margin-top:1.5pt;width:260.25pt;height:78pt;z-index:251670528">
            <v:textbox style="mso-next-textbox:#_x0000_s1062">
              <w:txbxContent>
                <w:p w:rsidR="00430CDB" w:rsidRDefault="00430CDB" w:rsidP="00EC03C1">
                  <w:pPr>
                    <w:rPr>
                      <w:rFonts w:ascii="Wingdings" w:hAnsi="Wingdings"/>
                    </w:rPr>
                  </w:pPr>
                  <w:r>
                    <w:rPr>
                      <w:b/>
                    </w:rPr>
                    <w:t>15.  “</w:t>
                  </w:r>
                  <w:r w:rsidRPr="007E2BD7">
                    <w:t>Yüz beş bin altı</w:t>
                  </w:r>
                  <w:r>
                    <w:t>”</w:t>
                  </w:r>
                  <w:r w:rsidRPr="007E2BD7">
                    <w:t xml:space="preserve"> doğal sayısının rakamlarla yazılışı aşağıdakilerden hangisidir?</w:t>
                  </w:r>
                  <w:r w:rsidRPr="007E2BD7">
                    <w:rPr>
                      <w:rFonts w:ascii="Wingdings" w:hAnsi="Wingdings"/>
                    </w:rPr>
                    <w:t></w:t>
                  </w:r>
                </w:p>
                <w:p w:rsidR="00430CDB" w:rsidRDefault="00430CDB" w:rsidP="00EC03C1">
                  <w:pPr>
                    <w:rPr>
                      <w:b/>
                    </w:rPr>
                  </w:pPr>
                </w:p>
                <w:p w:rsidR="00430CDB" w:rsidRDefault="00430CDB" w:rsidP="00EC03C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A. 150 006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B. 105 600</w:t>
                  </w:r>
                  <w:r>
                    <w:rPr>
                      <w:b/>
                    </w:rPr>
                    <w:tab/>
                  </w:r>
                </w:p>
                <w:p w:rsidR="00430CDB" w:rsidRPr="00EC03C1" w:rsidRDefault="00430CDB" w:rsidP="00EC03C1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b/>
                    </w:rPr>
                    <w:t xml:space="preserve"> C. 105 006     </w:t>
                  </w:r>
                  <w:r>
                    <w:rPr>
                      <w:b/>
                    </w:rPr>
                    <w:tab/>
                    <w:t>D. 105 060</w:t>
                  </w:r>
                  <w:r>
                    <w:rPr>
                      <w:rFonts w:ascii="Wingdings" w:hAnsi="Wingdings"/>
                      <w:b/>
                    </w:rPr>
                    <w:t></w:t>
                  </w:r>
                  <w:r>
                    <w:rPr>
                      <w:b/>
                    </w:rPr>
                    <w:tab/>
                  </w:r>
                </w:p>
                <w:p w:rsidR="00430CDB" w:rsidRPr="00EC03C1" w:rsidRDefault="00430CDB" w:rsidP="00572D58">
                  <w:pPr>
                    <w:rPr>
                      <w:rFonts w:ascii="Trebuchet MS" w:hAnsi="Trebuchet MS"/>
                      <w:b/>
                    </w:rPr>
                  </w:pPr>
                </w:p>
              </w:txbxContent>
            </v:textbox>
          </v:shape>
        </w:pict>
      </w:r>
    </w:p>
    <w:p w:rsidR="00430CDB" w:rsidRDefault="00430CDB" w:rsidP="007A6867"/>
    <w:p w:rsidR="00430CDB" w:rsidRDefault="00430CDB" w:rsidP="007A6867">
      <w:r>
        <w:rPr>
          <w:noProof/>
        </w:rPr>
        <w:pict>
          <v:shape id="_x0000_s1063" type="#_x0000_t202" style="position:absolute;margin-left:359.3pt;margin-top:10.65pt;width:74.55pt;height:27pt;z-index:251675648" strokecolor="#4bacc6" strokeweight="2.5pt">
            <v:shadow color="#868686"/>
            <v:textbox>
              <w:txbxContent>
                <w:p w:rsidR="00430CDB" w:rsidRPr="00644C81" w:rsidRDefault="00430CDB" w:rsidP="00644C8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18:3</w:t>
                  </w:r>
                  <w:r w:rsidRPr="00644C81">
                    <w:rPr>
                      <w:b/>
                      <w:sz w:val="32"/>
                      <w:szCs w:val="32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202" style="position:absolute;margin-left:441.8pt;margin-top:10.65pt;width:74.55pt;height:27pt;z-index:251676672" strokecolor="#4bacc6" strokeweight="2.5pt">
            <v:shadow color="#868686"/>
            <v:textbox>
              <w:txbxContent>
                <w:p w:rsidR="00430CDB" w:rsidRPr="00644C81" w:rsidRDefault="00430CDB" w:rsidP="00644C8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12</w:t>
                  </w:r>
                  <w:r w:rsidRPr="00644C81">
                    <w:rPr>
                      <w:b/>
                      <w:sz w:val="32"/>
                      <w:szCs w:val="32"/>
                    </w:rPr>
                    <w:t>:</w:t>
                  </w:r>
                  <w:r>
                    <w:rPr>
                      <w:b/>
                      <w:sz w:val="32"/>
                      <w:szCs w:val="32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5" type="#_x0000_t202" style="position:absolute;margin-left:273.05pt;margin-top:10.65pt;width:74.55pt;height:27pt;z-index:251674624" strokecolor="#4bacc6" strokeweight="2.5pt">
            <v:shadow color="#868686"/>
            <v:textbox>
              <w:txbxContent>
                <w:p w:rsidR="00430CDB" w:rsidRPr="00644C81" w:rsidRDefault="00430CDB" w:rsidP="00644C8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644C81">
                    <w:rPr>
                      <w:b/>
                      <w:sz w:val="32"/>
                      <w:szCs w:val="32"/>
                    </w:rPr>
                    <w:t>08:00</w:t>
                  </w:r>
                </w:p>
              </w:txbxContent>
            </v:textbox>
          </v:shape>
        </w:pict>
      </w:r>
    </w:p>
    <w:p w:rsidR="00430CDB" w:rsidRDefault="00430CDB" w:rsidP="007A6867"/>
    <w:p w:rsidR="00430CDB" w:rsidRDefault="00430CDB" w:rsidP="007A6867"/>
    <w:p w:rsidR="00430CDB" w:rsidRDefault="00430CDB" w:rsidP="007A6867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66" type="#_x0000_t75" alt="saat" style="position:absolute;margin-left:440.8pt;margin-top:.75pt;width:78.15pt;height:75.75pt;z-index:-251644928;visibility:visible" stroked="t" strokecolor="#4f81bd">
            <v:imagedata r:id="rId5" o:title=""/>
          </v:shape>
        </w:pict>
      </w:r>
      <w:r>
        <w:rPr>
          <w:noProof/>
        </w:rPr>
        <w:pict>
          <v:shape id="_x0000_s1067" type="#_x0000_t75" alt="saat" style="position:absolute;margin-left:356.8pt;margin-top:.75pt;width:78.15pt;height:75.75pt;z-index:-251643904;visibility:visible" stroked="t" strokecolor="#4f81bd">
            <v:imagedata r:id="rId5" o:title=""/>
          </v:shape>
        </w:pict>
      </w:r>
      <w:r>
        <w:rPr>
          <w:noProof/>
        </w:rPr>
        <w:pict>
          <v:shape id="_x0000_s1068" type="#_x0000_t75" alt="saat" style="position:absolute;margin-left:271.3pt;margin-top:.75pt;width:78.15pt;height:75.75pt;z-index:-251642880;visibility:visible" stroked="t" strokecolor="#4f81bd">
            <v:imagedata r:id="rId5" o:title=""/>
          </v:shape>
        </w:pict>
      </w:r>
    </w:p>
    <w:p w:rsidR="00430CDB" w:rsidRDefault="00430CDB" w:rsidP="007A6867">
      <w:r>
        <w:rPr>
          <w:noProof/>
        </w:rPr>
        <w:pict>
          <v:shape id="_x0000_s1069" type="#_x0000_t202" style="position:absolute;margin-left:-3.95pt;margin-top:1.2pt;width:260.25pt;height:65.25pt;z-index:251677696">
            <v:textbox style="mso-next-textbox:#_x0000_s1069">
              <w:txbxContent>
                <w:p w:rsidR="00430CDB" w:rsidRDefault="00430CDB" w:rsidP="00EC03C1">
                  <w:pPr>
                    <w:rPr>
                      <w:rFonts w:ascii="Wingdings" w:hAnsi="Wingdings"/>
                    </w:rPr>
                  </w:pPr>
                  <w:r>
                    <w:rPr>
                      <w:b/>
                    </w:rPr>
                    <w:t xml:space="preserve">17.  </w:t>
                  </w:r>
                  <w:r w:rsidRPr="0027602A">
                    <w:t xml:space="preserve">Aşağıdaki doğal sayı arasındaki örüntüyü bularak </w:t>
                  </w:r>
                  <w:r>
                    <w:t>boş kutuları</w:t>
                  </w:r>
                  <w:r w:rsidRPr="0027602A">
                    <w:t xml:space="preserve"> tamamlayınız.</w:t>
                  </w:r>
                  <w:r w:rsidRPr="0027602A">
                    <w:rPr>
                      <w:rFonts w:ascii="Wingdings" w:hAnsi="Wingdings"/>
                    </w:rPr>
                    <w:t></w:t>
                  </w:r>
                </w:p>
                <w:p w:rsidR="00430CDB" w:rsidRPr="00EC03C1" w:rsidRDefault="00430CDB" w:rsidP="0027602A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/>
                  </w:tblPr>
                  <w:tblGrid>
                    <w:gridCol w:w="546"/>
                    <w:gridCol w:w="546"/>
                    <w:gridCol w:w="546"/>
                    <w:gridCol w:w="546"/>
                    <w:gridCol w:w="546"/>
                    <w:gridCol w:w="546"/>
                    <w:gridCol w:w="547"/>
                    <w:gridCol w:w="547"/>
                    <w:gridCol w:w="638"/>
                  </w:tblGrid>
                  <w:tr w:rsidR="00430CDB" w:rsidTr="002E30C1">
                    <w:tc>
                      <w:tcPr>
                        <w:tcW w:w="546" w:type="dxa"/>
                      </w:tcPr>
                      <w:p w:rsidR="00430CDB" w:rsidRPr="002E30C1" w:rsidRDefault="00430CDB" w:rsidP="002E30C1">
                        <w:pPr>
                          <w:jc w:val="center"/>
                          <w:rPr>
                            <w:rFonts w:ascii="Trebuchet MS" w:hAnsi="Trebuchet MS"/>
                            <w:b/>
                          </w:rPr>
                        </w:pPr>
                        <w:r w:rsidRPr="002E30C1">
                          <w:rPr>
                            <w:rFonts w:ascii="Trebuchet MS" w:hAnsi="Trebuchet MS"/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546" w:type="dxa"/>
                      </w:tcPr>
                      <w:p w:rsidR="00430CDB" w:rsidRPr="002E30C1" w:rsidRDefault="00430CDB" w:rsidP="002E30C1">
                        <w:pPr>
                          <w:jc w:val="center"/>
                          <w:rPr>
                            <w:rFonts w:ascii="Trebuchet MS" w:hAnsi="Trebuchet MS"/>
                            <w:b/>
                          </w:rPr>
                        </w:pPr>
                        <w:r w:rsidRPr="002E30C1">
                          <w:rPr>
                            <w:rFonts w:ascii="Trebuchet MS" w:hAnsi="Trebuchet MS"/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546" w:type="dxa"/>
                      </w:tcPr>
                      <w:p w:rsidR="00430CDB" w:rsidRPr="002E30C1" w:rsidRDefault="00430CDB" w:rsidP="002E30C1">
                        <w:pPr>
                          <w:jc w:val="center"/>
                          <w:rPr>
                            <w:rFonts w:ascii="Trebuchet MS" w:hAnsi="Trebuchet MS"/>
                            <w:b/>
                          </w:rPr>
                        </w:pPr>
                        <w:r w:rsidRPr="002E30C1">
                          <w:rPr>
                            <w:rFonts w:ascii="Trebuchet MS" w:hAnsi="Trebuchet MS"/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546" w:type="dxa"/>
                      </w:tcPr>
                      <w:p w:rsidR="00430CDB" w:rsidRPr="002E30C1" w:rsidRDefault="00430CDB" w:rsidP="002E30C1">
                        <w:pPr>
                          <w:jc w:val="center"/>
                          <w:rPr>
                            <w:rFonts w:ascii="Trebuchet MS" w:hAnsi="Trebuchet MS"/>
                            <w:b/>
                          </w:rPr>
                        </w:pPr>
                        <w:r w:rsidRPr="002E30C1">
                          <w:rPr>
                            <w:rFonts w:ascii="Trebuchet MS" w:hAnsi="Trebuchet MS"/>
                            <w:b/>
                          </w:rPr>
                          <w:t>8</w:t>
                        </w:r>
                      </w:p>
                    </w:tc>
                    <w:tc>
                      <w:tcPr>
                        <w:tcW w:w="546" w:type="dxa"/>
                      </w:tcPr>
                      <w:p w:rsidR="00430CDB" w:rsidRPr="002E30C1" w:rsidRDefault="00430CDB" w:rsidP="002E30C1">
                        <w:pPr>
                          <w:jc w:val="center"/>
                          <w:rPr>
                            <w:rFonts w:ascii="Trebuchet MS" w:hAnsi="Trebuchet MS"/>
                            <w:b/>
                          </w:rPr>
                        </w:pPr>
                        <w:r w:rsidRPr="002E30C1">
                          <w:rPr>
                            <w:rFonts w:ascii="Trebuchet MS" w:hAnsi="Trebuchet MS"/>
                            <w:b/>
                          </w:rPr>
                          <w:t>16</w:t>
                        </w:r>
                      </w:p>
                    </w:tc>
                    <w:tc>
                      <w:tcPr>
                        <w:tcW w:w="546" w:type="dxa"/>
                      </w:tcPr>
                      <w:p w:rsidR="00430CDB" w:rsidRPr="002E30C1" w:rsidRDefault="00430CDB" w:rsidP="002E30C1">
                        <w:pPr>
                          <w:jc w:val="center"/>
                          <w:rPr>
                            <w:rFonts w:ascii="Trebuchet MS" w:hAnsi="Trebuchet MS"/>
                            <w:b/>
                          </w:rPr>
                        </w:pPr>
                      </w:p>
                    </w:tc>
                    <w:tc>
                      <w:tcPr>
                        <w:tcW w:w="547" w:type="dxa"/>
                      </w:tcPr>
                      <w:p w:rsidR="00430CDB" w:rsidRPr="002E30C1" w:rsidRDefault="00430CDB" w:rsidP="002E30C1">
                        <w:pPr>
                          <w:jc w:val="center"/>
                          <w:rPr>
                            <w:rFonts w:ascii="Trebuchet MS" w:hAnsi="Trebuchet MS"/>
                            <w:b/>
                          </w:rPr>
                        </w:pPr>
                        <w:r w:rsidRPr="002E30C1">
                          <w:rPr>
                            <w:rFonts w:ascii="Trebuchet MS" w:hAnsi="Trebuchet MS"/>
                            <w:b/>
                          </w:rPr>
                          <w:t>64</w:t>
                        </w:r>
                      </w:p>
                    </w:tc>
                    <w:tc>
                      <w:tcPr>
                        <w:tcW w:w="547" w:type="dxa"/>
                      </w:tcPr>
                      <w:p w:rsidR="00430CDB" w:rsidRPr="002E30C1" w:rsidRDefault="00430CDB" w:rsidP="002E30C1">
                        <w:pPr>
                          <w:jc w:val="center"/>
                          <w:rPr>
                            <w:rFonts w:ascii="Trebuchet MS" w:hAnsi="Trebuchet MS"/>
                            <w:b/>
                          </w:rPr>
                        </w:pPr>
                      </w:p>
                    </w:tc>
                    <w:tc>
                      <w:tcPr>
                        <w:tcW w:w="547" w:type="dxa"/>
                      </w:tcPr>
                      <w:p w:rsidR="00430CDB" w:rsidRPr="002E30C1" w:rsidRDefault="00430CDB" w:rsidP="002E30C1">
                        <w:pPr>
                          <w:jc w:val="center"/>
                          <w:rPr>
                            <w:rFonts w:ascii="Trebuchet MS" w:hAnsi="Trebuchet MS"/>
                            <w:b/>
                          </w:rPr>
                        </w:pPr>
                        <w:r w:rsidRPr="002E30C1">
                          <w:rPr>
                            <w:rFonts w:ascii="Trebuchet MS" w:hAnsi="Trebuchet MS"/>
                            <w:b/>
                          </w:rPr>
                          <w:t>256</w:t>
                        </w:r>
                      </w:p>
                    </w:tc>
                  </w:tr>
                </w:tbl>
                <w:p w:rsidR="00430CDB" w:rsidRPr="00EC03C1" w:rsidRDefault="00430CDB" w:rsidP="0027602A">
                  <w:pPr>
                    <w:rPr>
                      <w:rFonts w:ascii="Trebuchet MS" w:hAnsi="Trebuchet MS"/>
                      <w:b/>
                    </w:rPr>
                  </w:pPr>
                </w:p>
                <w:p w:rsidR="00430CDB" w:rsidRPr="00EC03C1" w:rsidRDefault="00430CDB" w:rsidP="00572D58">
                  <w:pPr>
                    <w:rPr>
                      <w:rFonts w:ascii="Trebuchet MS" w:hAnsi="Trebuchet MS"/>
                      <w:b/>
                    </w:rPr>
                  </w:pPr>
                </w:p>
              </w:txbxContent>
            </v:textbox>
          </v:shape>
        </w:pict>
      </w:r>
    </w:p>
    <w:p w:rsidR="00430CDB" w:rsidRDefault="00430CDB" w:rsidP="007A6867"/>
    <w:p w:rsidR="00430CDB" w:rsidRDefault="00430CDB" w:rsidP="007A6867"/>
    <w:p w:rsidR="00430CDB" w:rsidRDefault="00430CDB" w:rsidP="00860970">
      <w:pPr>
        <w:rPr>
          <w:b/>
        </w:rPr>
      </w:pPr>
    </w:p>
    <w:p w:rsidR="00430CDB" w:rsidRDefault="00430CDB" w:rsidP="00860970">
      <w:pPr>
        <w:rPr>
          <w:b/>
        </w:rPr>
      </w:pPr>
    </w:p>
    <w:p w:rsidR="00430CDB" w:rsidRDefault="00430CDB" w:rsidP="00860970">
      <w:pPr>
        <w:rPr>
          <w:b/>
        </w:rPr>
      </w:pPr>
    </w:p>
    <w:p w:rsidR="00430CDB" w:rsidRDefault="00430CDB" w:rsidP="00860970">
      <w:pPr>
        <w:rPr>
          <w:b/>
        </w:rPr>
      </w:pPr>
      <w:r>
        <w:rPr>
          <w:b/>
        </w:rPr>
        <w:t>18</w:t>
      </w:r>
      <w:r w:rsidRPr="00615CDA">
        <w:rPr>
          <w:b/>
        </w:rPr>
        <w:t xml:space="preserve">. </w:t>
      </w:r>
      <w:r w:rsidRPr="001F4185">
        <w:rPr>
          <w:b/>
        </w:rPr>
        <w:t>Aşağıdaki işlemleri yapınız.</w:t>
      </w:r>
    </w:p>
    <w:p w:rsidR="00430CDB" w:rsidRPr="001F4185" w:rsidRDefault="00430CDB" w:rsidP="00860970">
      <w:pPr>
        <w:rPr>
          <w:b/>
        </w:rPr>
      </w:pPr>
      <w:r>
        <w:rPr>
          <w:noProof/>
        </w:rPr>
        <w:pict>
          <v:shape id="_x0000_s1070" type="#_x0000_t202" style="position:absolute;margin-left:385.3pt;margin-top:5.85pt;width:120.75pt;height:22.5pt;z-index:251681792">
            <v:textbox>
              <w:txbxContent>
                <w:p w:rsidR="00430CDB" w:rsidRPr="0027602A" w:rsidRDefault="00430CDB" w:rsidP="0027602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>( 4 - 2 ) x 10 =</w:t>
                  </w:r>
                </w:p>
                <w:p w:rsidR="00430CDB" w:rsidRDefault="00430CDB"/>
              </w:txbxContent>
            </v:textbox>
          </v:shape>
        </w:pict>
      </w:r>
      <w:r>
        <w:rPr>
          <w:noProof/>
        </w:rPr>
        <w:pict>
          <v:shape id="_x0000_s1071" type="#_x0000_t202" style="position:absolute;margin-left:256.3pt;margin-top:5.85pt;width:120.75pt;height:22.5pt;z-index:251679744">
            <v:textbox>
              <w:txbxContent>
                <w:p w:rsidR="00430CDB" w:rsidRPr="0027602A" w:rsidRDefault="00430CDB" w:rsidP="0027602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>5 x ( 10 + 2 ) =</w:t>
                  </w:r>
                </w:p>
                <w:p w:rsidR="00430CDB" w:rsidRDefault="00430CDB"/>
              </w:txbxContent>
            </v:textbox>
          </v:shape>
        </w:pict>
      </w:r>
      <w:r>
        <w:rPr>
          <w:noProof/>
        </w:rPr>
        <w:pict>
          <v:shape id="_x0000_s1072" type="#_x0000_t202" style="position:absolute;margin-left:128.8pt;margin-top:5.85pt;width:120.75pt;height:22.5pt;z-index:251680768">
            <v:textbox>
              <w:txbxContent>
                <w:p w:rsidR="00430CDB" w:rsidRPr="0027602A" w:rsidRDefault="00430CDB" w:rsidP="0027602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>( 3 x 7 ) x 2 =</w:t>
                  </w:r>
                </w:p>
                <w:p w:rsidR="00430CDB" w:rsidRDefault="00430CDB"/>
              </w:txbxContent>
            </v:textbox>
          </v:shape>
        </w:pict>
      </w:r>
      <w:r>
        <w:rPr>
          <w:noProof/>
        </w:rPr>
        <w:pict>
          <v:shape id="_x0000_s1073" type="#_x0000_t202" style="position:absolute;margin-left:-3.95pt;margin-top:5.85pt;width:120.75pt;height:22.5pt;z-index:251678720">
            <v:textbox>
              <w:txbxContent>
                <w:p w:rsidR="00430CDB" w:rsidRPr="0027602A" w:rsidRDefault="00430CDB" w:rsidP="0027602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>6 x ( 2 x 5 ) =</w:t>
                  </w:r>
                </w:p>
                <w:p w:rsidR="00430CDB" w:rsidRDefault="00430CDB"/>
              </w:txbxContent>
            </v:textbox>
          </v:shape>
        </w:pict>
      </w:r>
    </w:p>
    <w:p w:rsidR="00430CDB" w:rsidRDefault="00430CDB" w:rsidP="007A6867"/>
    <w:p w:rsidR="00430CDB" w:rsidRDefault="00430CDB" w:rsidP="007A6867"/>
    <w:p w:rsidR="00430CDB" w:rsidRDefault="00430CDB" w:rsidP="007A6867"/>
    <w:p w:rsidR="00430CDB" w:rsidRDefault="00430CDB" w:rsidP="007A6867"/>
    <w:p w:rsidR="00430CDB" w:rsidRPr="00B75EDE" w:rsidRDefault="00430CDB" w:rsidP="007A6867">
      <w:pPr>
        <w:rPr>
          <w:b/>
        </w:rPr>
      </w:pPr>
      <w:r w:rsidRPr="00B75EDE">
        <w:rPr>
          <w:b/>
        </w:rPr>
        <w:t>Sınav bitti, cevaplarınızı kontrol etmeden vermeyiniz. BAŞARILAR DİLERİM…</w:t>
      </w:r>
    </w:p>
    <w:p w:rsidR="00430CDB" w:rsidRDefault="00430CDB" w:rsidP="00DF29B6">
      <w:r w:rsidRPr="00AC3461">
        <w:rPr>
          <w:b/>
        </w:rPr>
        <w:t>PUANLAMA</w:t>
      </w:r>
      <w:r>
        <w:t xml:space="preserve">: </w:t>
      </w:r>
      <w:r>
        <w:tab/>
        <w:t>1, 2, 5, 6, 9, 10, 12. Sorular 5’er puan</w:t>
      </w:r>
    </w:p>
    <w:p w:rsidR="00430CDB" w:rsidRDefault="00430CDB" w:rsidP="00DF29B6">
      <w:pPr>
        <w:ind w:left="1416" w:firstLine="708"/>
      </w:pPr>
      <w:r>
        <w:t xml:space="preserve">3, 7, 8 ve 18. Sorular 8’er puan </w:t>
      </w:r>
    </w:p>
    <w:p w:rsidR="00430CDB" w:rsidRDefault="00430CDB" w:rsidP="00DF29B6">
      <w:pPr>
        <w:ind w:left="1416" w:firstLine="708"/>
      </w:pPr>
      <w:r>
        <w:t>4 ve 16. Sorular 6’şar puan</w:t>
      </w:r>
    </w:p>
    <w:p w:rsidR="00430CDB" w:rsidRDefault="00430CDB" w:rsidP="00DF29B6">
      <w:pPr>
        <w:ind w:left="1416" w:firstLine="708"/>
      </w:pPr>
      <w:r>
        <w:t xml:space="preserve">11. soru 10 puan, </w:t>
      </w:r>
    </w:p>
    <w:p w:rsidR="00430CDB" w:rsidRDefault="00430CDB" w:rsidP="00DF29B6">
      <w:pPr>
        <w:ind w:left="1416" w:firstLine="708"/>
      </w:pPr>
      <w:r>
        <w:t>13, 14 ve 15 sorular 3’er puan, 17. Soru 2 puandır.</w:t>
      </w:r>
    </w:p>
    <w:p w:rsidR="00430CDB" w:rsidRDefault="00430CDB" w:rsidP="00DF29B6">
      <w:pPr>
        <w:ind w:left="1416" w:firstLine="708"/>
      </w:pPr>
    </w:p>
    <w:tbl>
      <w:tblPr>
        <w:tblW w:w="10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1"/>
        <w:gridCol w:w="530"/>
        <w:gridCol w:w="529"/>
        <w:gridCol w:w="529"/>
        <w:gridCol w:w="529"/>
        <w:gridCol w:w="530"/>
        <w:gridCol w:w="530"/>
        <w:gridCol w:w="530"/>
        <w:gridCol w:w="530"/>
        <w:gridCol w:w="544"/>
        <w:gridCol w:w="544"/>
        <w:gridCol w:w="544"/>
        <w:gridCol w:w="544"/>
        <w:gridCol w:w="544"/>
        <w:gridCol w:w="544"/>
        <w:gridCol w:w="544"/>
        <w:gridCol w:w="559"/>
        <w:gridCol w:w="471"/>
        <w:gridCol w:w="886"/>
      </w:tblGrid>
      <w:tr w:rsidR="00430CDB" w:rsidTr="002E30C1">
        <w:trPr>
          <w:trHeight w:val="272"/>
        </w:trPr>
        <w:tc>
          <w:tcPr>
            <w:tcW w:w="531" w:type="dxa"/>
          </w:tcPr>
          <w:p w:rsidR="00430CDB" w:rsidRPr="002E30C1" w:rsidRDefault="00430CDB" w:rsidP="002E30C1">
            <w:pPr>
              <w:jc w:val="center"/>
              <w:rPr>
                <w:b/>
              </w:rPr>
            </w:pPr>
            <w:r w:rsidRPr="002E30C1">
              <w:rPr>
                <w:b/>
              </w:rPr>
              <w:t>1</w:t>
            </w:r>
          </w:p>
        </w:tc>
        <w:tc>
          <w:tcPr>
            <w:tcW w:w="530" w:type="dxa"/>
          </w:tcPr>
          <w:p w:rsidR="00430CDB" w:rsidRPr="002E30C1" w:rsidRDefault="00430CDB" w:rsidP="002E30C1">
            <w:pPr>
              <w:jc w:val="center"/>
              <w:rPr>
                <w:b/>
              </w:rPr>
            </w:pPr>
            <w:r w:rsidRPr="002E30C1">
              <w:rPr>
                <w:b/>
              </w:rPr>
              <w:t>2</w:t>
            </w:r>
          </w:p>
        </w:tc>
        <w:tc>
          <w:tcPr>
            <w:tcW w:w="529" w:type="dxa"/>
          </w:tcPr>
          <w:p w:rsidR="00430CDB" w:rsidRPr="002E30C1" w:rsidRDefault="00430CDB" w:rsidP="002E30C1">
            <w:pPr>
              <w:jc w:val="center"/>
              <w:rPr>
                <w:b/>
              </w:rPr>
            </w:pPr>
            <w:r w:rsidRPr="002E30C1">
              <w:rPr>
                <w:b/>
              </w:rPr>
              <w:t>3</w:t>
            </w:r>
          </w:p>
        </w:tc>
        <w:tc>
          <w:tcPr>
            <w:tcW w:w="529" w:type="dxa"/>
          </w:tcPr>
          <w:p w:rsidR="00430CDB" w:rsidRPr="002E30C1" w:rsidRDefault="00430CDB" w:rsidP="002E30C1">
            <w:pPr>
              <w:jc w:val="center"/>
              <w:rPr>
                <w:b/>
              </w:rPr>
            </w:pPr>
            <w:r w:rsidRPr="002E30C1">
              <w:rPr>
                <w:b/>
              </w:rPr>
              <w:t>4</w:t>
            </w:r>
          </w:p>
        </w:tc>
        <w:tc>
          <w:tcPr>
            <w:tcW w:w="529" w:type="dxa"/>
          </w:tcPr>
          <w:p w:rsidR="00430CDB" w:rsidRPr="002E30C1" w:rsidRDefault="00430CDB" w:rsidP="002E30C1">
            <w:pPr>
              <w:jc w:val="center"/>
              <w:rPr>
                <w:b/>
              </w:rPr>
            </w:pPr>
            <w:r w:rsidRPr="002E30C1">
              <w:rPr>
                <w:b/>
              </w:rPr>
              <w:t>5</w:t>
            </w:r>
          </w:p>
        </w:tc>
        <w:tc>
          <w:tcPr>
            <w:tcW w:w="530" w:type="dxa"/>
          </w:tcPr>
          <w:p w:rsidR="00430CDB" w:rsidRPr="002E30C1" w:rsidRDefault="00430CDB" w:rsidP="002E30C1">
            <w:pPr>
              <w:jc w:val="center"/>
              <w:rPr>
                <w:b/>
              </w:rPr>
            </w:pPr>
            <w:r w:rsidRPr="002E30C1">
              <w:rPr>
                <w:b/>
              </w:rPr>
              <w:t>6</w:t>
            </w:r>
          </w:p>
        </w:tc>
        <w:tc>
          <w:tcPr>
            <w:tcW w:w="530" w:type="dxa"/>
          </w:tcPr>
          <w:p w:rsidR="00430CDB" w:rsidRPr="002E30C1" w:rsidRDefault="00430CDB" w:rsidP="002E30C1">
            <w:pPr>
              <w:jc w:val="center"/>
              <w:rPr>
                <w:b/>
              </w:rPr>
            </w:pPr>
            <w:r w:rsidRPr="002E30C1">
              <w:rPr>
                <w:b/>
              </w:rPr>
              <w:t>7</w:t>
            </w:r>
          </w:p>
        </w:tc>
        <w:tc>
          <w:tcPr>
            <w:tcW w:w="530" w:type="dxa"/>
          </w:tcPr>
          <w:p w:rsidR="00430CDB" w:rsidRPr="002E30C1" w:rsidRDefault="00430CDB" w:rsidP="002E30C1">
            <w:pPr>
              <w:jc w:val="center"/>
              <w:rPr>
                <w:b/>
              </w:rPr>
            </w:pPr>
            <w:r w:rsidRPr="002E30C1">
              <w:rPr>
                <w:b/>
              </w:rPr>
              <w:t>8</w:t>
            </w:r>
          </w:p>
        </w:tc>
        <w:tc>
          <w:tcPr>
            <w:tcW w:w="530" w:type="dxa"/>
          </w:tcPr>
          <w:p w:rsidR="00430CDB" w:rsidRPr="002E30C1" w:rsidRDefault="00430CDB" w:rsidP="002E30C1">
            <w:pPr>
              <w:jc w:val="center"/>
              <w:rPr>
                <w:b/>
              </w:rPr>
            </w:pPr>
            <w:r w:rsidRPr="002E30C1">
              <w:rPr>
                <w:b/>
              </w:rPr>
              <w:t>9</w:t>
            </w:r>
          </w:p>
        </w:tc>
        <w:tc>
          <w:tcPr>
            <w:tcW w:w="544" w:type="dxa"/>
          </w:tcPr>
          <w:p w:rsidR="00430CDB" w:rsidRPr="002E30C1" w:rsidRDefault="00430CDB" w:rsidP="002E30C1">
            <w:pPr>
              <w:jc w:val="center"/>
              <w:rPr>
                <w:b/>
              </w:rPr>
            </w:pPr>
            <w:r w:rsidRPr="002E30C1">
              <w:rPr>
                <w:b/>
              </w:rPr>
              <w:t>10</w:t>
            </w:r>
          </w:p>
        </w:tc>
        <w:tc>
          <w:tcPr>
            <w:tcW w:w="544" w:type="dxa"/>
          </w:tcPr>
          <w:p w:rsidR="00430CDB" w:rsidRPr="002E30C1" w:rsidRDefault="00430CDB" w:rsidP="002E30C1">
            <w:pPr>
              <w:jc w:val="center"/>
              <w:rPr>
                <w:b/>
              </w:rPr>
            </w:pPr>
            <w:r w:rsidRPr="002E30C1">
              <w:rPr>
                <w:b/>
              </w:rPr>
              <w:t>11</w:t>
            </w:r>
          </w:p>
        </w:tc>
        <w:tc>
          <w:tcPr>
            <w:tcW w:w="544" w:type="dxa"/>
          </w:tcPr>
          <w:p w:rsidR="00430CDB" w:rsidRPr="002E30C1" w:rsidRDefault="00430CDB" w:rsidP="002E30C1">
            <w:pPr>
              <w:jc w:val="center"/>
              <w:rPr>
                <w:b/>
              </w:rPr>
            </w:pPr>
            <w:r w:rsidRPr="002E30C1">
              <w:rPr>
                <w:b/>
              </w:rPr>
              <w:t>12</w:t>
            </w:r>
          </w:p>
        </w:tc>
        <w:tc>
          <w:tcPr>
            <w:tcW w:w="544" w:type="dxa"/>
          </w:tcPr>
          <w:p w:rsidR="00430CDB" w:rsidRPr="002E30C1" w:rsidRDefault="00430CDB" w:rsidP="002E30C1">
            <w:pPr>
              <w:jc w:val="center"/>
              <w:rPr>
                <w:b/>
              </w:rPr>
            </w:pPr>
            <w:r w:rsidRPr="002E30C1">
              <w:rPr>
                <w:b/>
              </w:rPr>
              <w:t>13</w:t>
            </w:r>
          </w:p>
        </w:tc>
        <w:tc>
          <w:tcPr>
            <w:tcW w:w="544" w:type="dxa"/>
          </w:tcPr>
          <w:p w:rsidR="00430CDB" w:rsidRPr="002E30C1" w:rsidRDefault="00430CDB" w:rsidP="002E30C1">
            <w:pPr>
              <w:jc w:val="center"/>
              <w:rPr>
                <w:b/>
              </w:rPr>
            </w:pPr>
            <w:r w:rsidRPr="002E30C1">
              <w:rPr>
                <w:b/>
              </w:rPr>
              <w:t>14</w:t>
            </w:r>
          </w:p>
        </w:tc>
        <w:tc>
          <w:tcPr>
            <w:tcW w:w="544" w:type="dxa"/>
          </w:tcPr>
          <w:p w:rsidR="00430CDB" w:rsidRPr="002E30C1" w:rsidRDefault="00430CDB" w:rsidP="002E30C1">
            <w:pPr>
              <w:jc w:val="center"/>
              <w:rPr>
                <w:b/>
              </w:rPr>
            </w:pPr>
            <w:r w:rsidRPr="002E30C1">
              <w:rPr>
                <w:b/>
              </w:rPr>
              <w:t>15</w:t>
            </w:r>
          </w:p>
        </w:tc>
        <w:tc>
          <w:tcPr>
            <w:tcW w:w="544" w:type="dxa"/>
          </w:tcPr>
          <w:p w:rsidR="00430CDB" w:rsidRPr="002E30C1" w:rsidRDefault="00430CDB" w:rsidP="002E30C1">
            <w:pPr>
              <w:jc w:val="center"/>
              <w:rPr>
                <w:b/>
              </w:rPr>
            </w:pPr>
            <w:r w:rsidRPr="002E30C1">
              <w:rPr>
                <w:b/>
              </w:rPr>
              <w:t>16</w:t>
            </w:r>
          </w:p>
        </w:tc>
        <w:tc>
          <w:tcPr>
            <w:tcW w:w="559" w:type="dxa"/>
          </w:tcPr>
          <w:p w:rsidR="00430CDB" w:rsidRPr="002E30C1" w:rsidRDefault="00430CDB" w:rsidP="002E30C1">
            <w:pPr>
              <w:jc w:val="center"/>
              <w:rPr>
                <w:b/>
              </w:rPr>
            </w:pPr>
            <w:r w:rsidRPr="002E30C1">
              <w:rPr>
                <w:b/>
              </w:rPr>
              <w:t>17</w:t>
            </w:r>
          </w:p>
        </w:tc>
        <w:tc>
          <w:tcPr>
            <w:tcW w:w="471" w:type="dxa"/>
            <w:tcBorders>
              <w:right w:val="single" w:sz="4" w:space="0" w:color="auto"/>
            </w:tcBorders>
          </w:tcPr>
          <w:p w:rsidR="00430CDB" w:rsidRPr="002E30C1" w:rsidRDefault="00430CDB" w:rsidP="002E30C1">
            <w:pPr>
              <w:jc w:val="center"/>
              <w:rPr>
                <w:b/>
              </w:rPr>
            </w:pPr>
            <w:r w:rsidRPr="002E30C1">
              <w:rPr>
                <w:b/>
              </w:rPr>
              <w:t>18</w:t>
            </w:r>
          </w:p>
        </w:tc>
        <w:tc>
          <w:tcPr>
            <w:tcW w:w="886" w:type="dxa"/>
            <w:tcBorders>
              <w:left w:val="single" w:sz="4" w:space="0" w:color="auto"/>
            </w:tcBorders>
          </w:tcPr>
          <w:p w:rsidR="00430CDB" w:rsidRPr="002E30C1" w:rsidRDefault="00430CDB" w:rsidP="002E30C1">
            <w:pPr>
              <w:jc w:val="center"/>
              <w:rPr>
                <w:b/>
                <w:sz w:val="18"/>
                <w:szCs w:val="18"/>
              </w:rPr>
            </w:pPr>
            <w:r w:rsidRPr="002E30C1">
              <w:rPr>
                <w:b/>
                <w:sz w:val="18"/>
                <w:szCs w:val="18"/>
              </w:rPr>
              <w:t>Toplam</w:t>
            </w:r>
          </w:p>
        </w:tc>
      </w:tr>
      <w:tr w:rsidR="00430CDB" w:rsidTr="002E30C1">
        <w:trPr>
          <w:trHeight w:val="374"/>
        </w:trPr>
        <w:tc>
          <w:tcPr>
            <w:tcW w:w="531" w:type="dxa"/>
          </w:tcPr>
          <w:p w:rsidR="00430CDB" w:rsidRDefault="00430CDB" w:rsidP="007A6867"/>
        </w:tc>
        <w:tc>
          <w:tcPr>
            <w:tcW w:w="530" w:type="dxa"/>
          </w:tcPr>
          <w:p w:rsidR="00430CDB" w:rsidRDefault="00430CDB" w:rsidP="007A6867"/>
        </w:tc>
        <w:tc>
          <w:tcPr>
            <w:tcW w:w="529" w:type="dxa"/>
          </w:tcPr>
          <w:p w:rsidR="00430CDB" w:rsidRDefault="00430CDB" w:rsidP="007A6867"/>
        </w:tc>
        <w:tc>
          <w:tcPr>
            <w:tcW w:w="529" w:type="dxa"/>
          </w:tcPr>
          <w:p w:rsidR="00430CDB" w:rsidRDefault="00430CDB" w:rsidP="007A6867"/>
        </w:tc>
        <w:tc>
          <w:tcPr>
            <w:tcW w:w="529" w:type="dxa"/>
          </w:tcPr>
          <w:p w:rsidR="00430CDB" w:rsidRDefault="00430CDB" w:rsidP="007A6867"/>
        </w:tc>
        <w:tc>
          <w:tcPr>
            <w:tcW w:w="530" w:type="dxa"/>
          </w:tcPr>
          <w:p w:rsidR="00430CDB" w:rsidRDefault="00430CDB" w:rsidP="007A6867"/>
        </w:tc>
        <w:tc>
          <w:tcPr>
            <w:tcW w:w="530" w:type="dxa"/>
          </w:tcPr>
          <w:p w:rsidR="00430CDB" w:rsidRDefault="00430CDB" w:rsidP="007A6867"/>
        </w:tc>
        <w:tc>
          <w:tcPr>
            <w:tcW w:w="530" w:type="dxa"/>
          </w:tcPr>
          <w:p w:rsidR="00430CDB" w:rsidRDefault="00430CDB" w:rsidP="007A6867"/>
        </w:tc>
        <w:tc>
          <w:tcPr>
            <w:tcW w:w="530" w:type="dxa"/>
          </w:tcPr>
          <w:p w:rsidR="00430CDB" w:rsidRDefault="00430CDB" w:rsidP="007A6867"/>
        </w:tc>
        <w:tc>
          <w:tcPr>
            <w:tcW w:w="544" w:type="dxa"/>
          </w:tcPr>
          <w:p w:rsidR="00430CDB" w:rsidRDefault="00430CDB" w:rsidP="007A6867"/>
        </w:tc>
        <w:tc>
          <w:tcPr>
            <w:tcW w:w="544" w:type="dxa"/>
          </w:tcPr>
          <w:p w:rsidR="00430CDB" w:rsidRDefault="00430CDB" w:rsidP="007A6867"/>
        </w:tc>
        <w:tc>
          <w:tcPr>
            <w:tcW w:w="544" w:type="dxa"/>
          </w:tcPr>
          <w:p w:rsidR="00430CDB" w:rsidRDefault="00430CDB" w:rsidP="007A6867"/>
        </w:tc>
        <w:tc>
          <w:tcPr>
            <w:tcW w:w="544" w:type="dxa"/>
          </w:tcPr>
          <w:p w:rsidR="00430CDB" w:rsidRDefault="00430CDB" w:rsidP="007A6867"/>
        </w:tc>
        <w:tc>
          <w:tcPr>
            <w:tcW w:w="544" w:type="dxa"/>
          </w:tcPr>
          <w:p w:rsidR="00430CDB" w:rsidRDefault="00430CDB" w:rsidP="007A6867"/>
        </w:tc>
        <w:tc>
          <w:tcPr>
            <w:tcW w:w="544" w:type="dxa"/>
          </w:tcPr>
          <w:p w:rsidR="00430CDB" w:rsidRDefault="00430CDB" w:rsidP="007A6867"/>
        </w:tc>
        <w:tc>
          <w:tcPr>
            <w:tcW w:w="544" w:type="dxa"/>
          </w:tcPr>
          <w:p w:rsidR="00430CDB" w:rsidRDefault="00430CDB" w:rsidP="007A6867"/>
        </w:tc>
        <w:tc>
          <w:tcPr>
            <w:tcW w:w="559" w:type="dxa"/>
          </w:tcPr>
          <w:p w:rsidR="00430CDB" w:rsidRDefault="00430CDB" w:rsidP="007A6867"/>
        </w:tc>
        <w:tc>
          <w:tcPr>
            <w:tcW w:w="471" w:type="dxa"/>
            <w:tcBorders>
              <w:right w:val="single" w:sz="4" w:space="0" w:color="auto"/>
            </w:tcBorders>
          </w:tcPr>
          <w:p w:rsidR="00430CDB" w:rsidRDefault="00430CDB" w:rsidP="007A6867"/>
        </w:tc>
        <w:tc>
          <w:tcPr>
            <w:tcW w:w="886" w:type="dxa"/>
            <w:tcBorders>
              <w:left w:val="single" w:sz="4" w:space="0" w:color="auto"/>
            </w:tcBorders>
          </w:tcPr>
          <w:p w:rsidR="00430CDB" w:rsidRDefault="00430CDB" w:rsidP="007A6867"/>
        </w:tc>
      </w:tr>
    </w:tbl>
    <w:p w:rsidR="00430CDB" w:rsidRDefault="00430CDB" w:rsidP="007A6867"/>
    <w:sectPr w:rsidR="00430CDB" w:rsidSect="00ED510F">
      <w:type w:val="continuous"/>
      <w:pgSz w:w="11906" w:h="16838"/>
      <w:pgMar w:top="568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 Hv Bt">
    <w:altName w:val="Eras Bold IT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lfabe Hv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126FB"/>
    <w:multiLevelType w:val="hybridMultilevel"/>
    <w:tmpl w:val="78DAB846"/>
    <w:lvl w:ilvl="0" w:tplc="3FC4B7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6867"/>
    <w:rsid w:val="00083D4E"/>
    <w:rsid w:val="0015101B"/>
    <w:rsid w:val="001843C0"/>
    <w:rsid w:val="001C324D"/>
    <w:rsid w:val="001F4185"/>
    <w:rsid w:val="00210058"/>
    <w:rsid w:val="00232643"/>
    <w:rsid w:val="00242E1E"/>
    <w:rsid w:val="0027602A"/>
    <w:rsid w:val="002E30C1"/>
    <w:rsid w:val="00320CD2"/>
    <w:rsid w:val="003241E6"/>
    <w:rsid w:val="00333422"/>
    <w:rsid w:val="003573A5"/>
    <w:rsid w:val="003B23FA"/>
    <w:rsid w:val="003E4BF5"/>
    <w:rsid w:val="003E5E0D"/>
    <w:rsid w:val="00403D1D"/>
    <w:rsid w:val="00405615"/>
    <w:rsid w:val="00430CDB"/>
    <w:rsid w:val="004437D6"/>
    <w:rsid w:val="00497ECB"/>
    <w:rsid w:val="004A252B"/>
    <w:rsid w:val="00542317"/>
    <w:rsid w:val="00543BB1"/>
    <w:rsid w:val="00572D58"/>
    <w:rsid w:val="00574FC9"/>
    <w:rsid w:val="00615CDA"/>
    <w:rsid w:val="00644C81"/>
    <w:rsid w:val="00645706"/>
    <w:rsid w:val="006544E9"/>
    <w:rsid w:val="006A1319"/>
    <w:rsid w:val="006D2E37"/>
    <w:rsid w:val="006D57C5"/>
    <w:rsid w:val="00767C7D"/>
    <w:rsid w:val="007A6867"/>
    <w:rsid w:val="007E2BD7"/>
    <w:rsid w:val="00814DF1"/>
    <w:rsid w:val="00860970"/>
    <w:rsid w:val="00897A7E"/>
    <w:rsid w:val="00904041"/>
    <w:rsid w:val="00953103"/>
    <w:rsid w:val="009C59E7"/>
    <w:rsid w:val="009D1411"/>
    <w:rsid w:val="00A43FF8"/>
    <w:rsid w:val="00A44D39"/>
    <w:rsid w:val="00A76ED7"/>
    <w:rsid w:val="00AB36AF"/>
    <w:rsid w:val="00AC3461"/>
    <w:rsid w:val="00AF4306"/>
    <w:rsid w:val="00B06346"/>
    <w:rsid w:val="00B34C2E"/>
    <w:rsid w:val="00B41A3A"/>
    <w:rsid w:val="00B75EDE"/>
    <w:rsid w:val="00BB76C8"/>
    <w:rsid w:val="00BD4677"/>
    <w:rsid w:val="00C23604"/>
    <w:rsid w:val="00C80DA4"/>
    <w:rsid w:val="00D11164"/>
    <w:rsid w:val="00D25FD4"/>
    <w:rsid w:val="00D66672"/>
    <w:rsid w:val="00D96B0B"/>
    <w:rsid w:val="00DC1AB7"/>
    <w:rsid w:val="00DC3447"/>
    <w:rsid w:val="00DF29B6"/>
    <w:rsid w:val="00DF6CBE"/>
    <w:rsid w:val="00E63CBD"/>
    <w:rsid w:val="00E904DF"/>
    <w:rsid w:val="00EC03C1"/>
    <w:rsid w:val="00ED510F"/>
    <w:rsid w:val="00F87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A6867"/>
    <w:pPr>
      <w:ind w:left="720"/>
      <w:contextualSpacing/>
    </w:pPr>
  </w:style>
  <w:style w:type="table" w:styleId="TableGrid">
    <w:name w:val="Table Grid"/>
    <w:basedOn w:val="TableNormal"/>
    <w:uiPriority w:val="99"/>
    <w:rsid w:val="007A686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C59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59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254</TotalTime>
  <Pages>2</Pages>
  <Words>201</Words>
  <Characters>1148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 HANIM</cp:lastModifiedBy>
  <cp:revision>31</cp:revision>
  <cp:lastPrinted>2010-12-12T14:50:00Z</cp:lastPrinted>
  <dcterms:created xsi:type="dcterms:W3CDTF">2010-10-18T20:47:00Z</dcterms:created>
  <dcterms:modified xsi:type="dcterms:W3CDTF">2011-11-20T13:59:00Z</dcterms:modified>
</cp:coreProperties>
</file>